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EC155B" w:rsidR="00702487" w:rsidP="00702487" w:rsidRDefault="00702487" w14:paraId="588AA64E" w14:textId="77777777">
      <w:pPr>
        <w:jc w:val="center"/>
        <w15:collapsed w:val="false"/>
        <w:rPr>
          <w:rFonts w:ascii="Times New Roman" w:hAnsi="Times New Roman"/>
          <w:b/>
          <w:sz w:val="28"/>
        </w:rPr>
      </w:pPr>
      <w:bookmarkStart w:name="_GoBack" w:id="0"/>
      <w:bookmarkEnd w:id="0"/>
      <w:r w:rsidRPr="00655B39">
        <w:rPr>
          <w:rFonts w:ascii="Times New Roman" w:hAnsi="Times New Roman"/>
          <w:b/>
          <w:sz w:val="28"/>
        </w:rPr>
        <w:t xml:space="preserve">Obrazac </w:t>
      </w:r>
      <w:r w:rsidRPr="003726DD">
        <w:rPr>
          <w:rFonts w:ascii="Times New Roman" w:hAnsi="Times New Roman"/>
          <w:b/>
          <w:sz w:val="28"/>
        </w:rPr>
        <w:t>1</w:t>
      </w:r>
      <w:r w:rsidR="00EE1DBE">
        <w:rPr>
          <w:rFonts w:ascii="Times New Roman" w:hAnsi="Times New Roman"/>
          <w:b/>
          <w:sz w:val="28"/>
        </w:rPr>
        <w:t>7</w:t>
      </w:r>
      <w:r w:rsidRPr="003726DD">
        <w:rPr>
          <w:rFonts w:ascii="Times New Roman" w:hAnsi="Times New Roman"/>
          <w:b/>
          <w:sz w:val="28"/>
        </w:rPr>
        <w:t>.</w:t>
      </w:r>
    </w:p>
    <w:p w:rsidRPr="00276629" w:rsidR="00EE1DBE" w:rsidP="00EE1DBE" w:rsidRDefault="00EE1DBE" w14:paraId="5A1AE0F1" w14:textId="77777777">
      <w:pPr>
        <w:jc w:val="both"/>
        <w:rPr>
          <w:rFonts w:ascii="Times New Roman" w:hAnsi="Times New Roman"/>
          <w:sz w:val="24"/>
          <w:szCs w:val="24"/>
        </w:rPr>
      </w:pPr>
      <w:r w:rsidRPr="00276629">
        <w:rPr>
          <w:rFonts w:ascii="Times New Roman" w:hAnsi="Times New Roman"/>
          <w:sz w:val="24"/>
          <w:szCs w:val="24"/>
          <w:lang w:val="pl-PL"/>
        </w:rPr>
        <w:t>Nadle</w:t>
      </w:r>
      <w:r w:rsidRPr="00276629">
        <w:rPr>
          <w:rFonts w:ascii="Times New Roman" w:hAnsi="Times New Roman"/>
          <w:sz w:val="24"/>
          <w:szCs w:val="24"/>
        </w:rPr>
        <w:t>ž</w:t>
      </w:r>
      <w:r w:rsidRPr="00276629">
        <w:rPr>
          <w:rFonts w:ascii="Times New Roman" w:hAnsi="Times New Roman"/>
          <w:sz w:val="24"/>
          <w:szCs w:val="24"/>
          <w:lang w:val="pl-PL"/>
        </w:rPr>
        <w:t>ni</w:t>
      </w:r>
      <w:r w:rsidRPr="00276629">
        <w:rPr>
          <w:rFonts w:ascii="Times New Roman" w:hAnsi="Times New Roman"/>
          <w:sz w:val="24"/>
          <w:szCs w:val="24"/>
        </w:rPr>
        <w:t xml:space="preserve"> </w:t>
      </w:r>
      <w:r w:rsidRPr="00276629">
        <w:rPr>
          <w:rFonts w:ascii="Times New Roman" w:hAnsi="Times New Roman"/>
          <w:sz w:val="24"/>
          <w:szCs w:val="24"/>
          <w:lang w:val="pl-PL"/>
        </w:rPr>
        <w:t>trgova</w:t>
      </w:r>
      <w:r w:rsidRPr="00276629">
        <w:rPr>
          <w:rFonts w:ascii="Times New Roman" w:hAnsi="Times New Roman"/>
          <w:sz w:val="24"/>
          <w:szCs w:val="24"/>
        </w:rPr>
        <w:t>č</w:t>
      </w:r>
      <w:r w:rsidRPr="00276629">
        <w:rPr>
          <w:rFonts w:ascii="Times New Roman" w:hAnsi="Times New Roman"/>
          <w:sz w:val="24"/>
          <w:szCs w:val="24"/>
          <w:lang w:val="pl-PL"/>
        </w:rPr>
        <w:t>ki</w:t>
      </w:r>
      <w:r w:rsidRPr="00276629">
        <w:rPr>
          <w:rFonts w:ascii="Times New Roman" w:hAnsi="Times New Roman"/>
          <w:sz w:val="24"/>
          <w:szCs w:val="24"/>
        </w:rPr>
        <w:t xml:space="preserve"> </w:t>
      </w:r>
      <w:r w:rsidRPr="00276629">
        <w:rPr>
          <w:rFonts w:ascii="Times New Roman" w:hAnsi="Times New Roman"/>
          <w:sz w:val="24"/>
          <w:szCs w:val="24"/>
          <w:lang w:val="pl-PL"/>
        </w:rPr>
        <w:t>sud</w:t>
      </w:r>
      <w:r w:rsidR="00AA0FBB">
        <w:rPr>
          <w:rFonts w:ascii="Times New Roman" w:hAnsi="Times New Roman"/>
          <w:sz w:val="24"/>
          <w:szCs w:val="24"/>
          <w:lang w:val="pl-PL"/>
        </w:rPr>
        <w:t xml:space="preserve">  </w:t>
      </w:r>
      <w:r w:rsidRPr="00276629">
        <w:rPr>
          <w:rFonts w:ascii="Times New Roman" w:hAnsi="Times New Roman"/>
          <w:sz w:val="24"/>
          <w:szCs w:val="24"/>
        </w:rPr>
        <w:t xml:space="preserve"> </w:t>
      </w:r>
      <w:r w:rsidRPr="00AA0FBB" w:rsidR="00AA0FBB">
        <w:rPr>
          <w:rFonts w:ascii="Times New Roman" w:hAnsi="Times New Roman"/>
          <w:sz w:val="24"/>
          <w:szCs w:val="24"/>
          <w:u w:val="single"/>
        </w:rPr>
        <w:t>Trgovački sud u Zagreb</w:t>
      </w:r>
    </w:p>
    <w:p w:rsidRPr="00276629" w:rsidR="00EE1DBE" w:rsidP="00EE1DBE" w:rsidRDefault="00EE1DBE" w14:paraId="543458E3" w14:textId="1D2B6CD8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276629">
        <w:rPr>
          <w:rFonts w:ascii="Times New Roman" w:hAnsi="Times New Roman"/>
          <w:sz w:val="24"/>
          <w:szCs w:val="24"/>
          <w:lang w:val="pl-PL"/>
        </w:rPr>
        <w:t>Poslovni broj spisa</w:t>
      </w:r>
      <w:r w:rsidR="00AA0FBB">
        <w:rPr>
          <w:rFonts w:ascii="Times New Roman" w:hAnsi="Times New Roman"/>
          <w:sz w:val="24"/>
          <w:szCs w:val="24"/>
          <w:lang w:val="pl-PL"/>
        </w:rPr>
        <w:t xml:space="preserve">        </w:t>
      </w:r>
      <w:r w:rsidRPr="00276629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AA0FBB">
        <w:rPr>
          <w:rFonts w:ascii="Times New Roman" w:hAnsi="Times New Roman"/>
          <w:sz w:val="24"/>
          <w:szCs w:val="24"/>
          <w:u w:val="single"/>
          <w:lang w:val="pl-PL"/>
        </w:rPr>
        <w:t>St-</w:t>
      </w:r>
      <w:r w:rsidR="008A2CAF">
        <w:rPr>
          <w:rFonts w:ascii="Times New Roman" w:hAnsi="Times New Roman"/>
          <w:sz w:val="24"/>
          <w:szCs w:val="24"/>
          <w:u w:val="single"/>
          <w:lang w:val="pl-PL"/>
        </w:rPr>
        <w:t>99/2024</w:t>
      </w:r>
    </w:p>
    <w:p w:rsidR="00AA0FBB" w:rsidP="00EE1DBE" w:rsidRDefault="00EE1DBE" w14:paraId="7742E669" w14:textId="77777777">
      <w:pPr>
        <w:rPr>
          <w:rFonts w:ascii="Times New Roman" w:hAnsi="Times New Roman"/>
          <w:sz w:val="24"/>
          <w:szCs w:val="24"/>
          <w:lang w:val="pl-PL"/>
        </w:rPr>
      </w:pPr>
      <w:r w:rsidRPr="00276629">
        <w:rPr>
          <w:rFonts w:ascii="Times New Roman" w:hAnsi="Times New Roman"/>
          <w:sz w:val="24"/>
          <w:szCs w:val="24"/>
          <w:lang w:val="pl-PL"/>
        </w:rPr>
        <w:t>Dužnik (ime i prezime / tvrtka ili naziv, OIB, adresa / sjedište)</w:t>
      </w:r>
    </w:p>
    <w:p w:rsidRPr="00375F09" w:rsidR="00EE1DBE" w:rsidP="00375F09" w:rsidRDefault="008A2CAF" w14:paraId="5C8E4434" w14:textId="035E8283">
      <w:pPr>
        <w:rPr>
          <w:rFonts w:ascii="Times New Roman" w:hAnsi="Times New Roman"/>
          <w:sz w:val="24"/>
          <w:szCs w:val="24"/>
          <w:u w:val="single"/>
          <w:lang w:val="pl-PL"/>
        </w:rPr>
      </w:pPr>
      <w:r>
        <w:rPr>
          <w:rFonts w:ascii="Times New Roman" w:hAnsi="Times New Roman"/>
          <w:u w:val="single"/>
        </w:rPr>
        <w:t xml:space="preserve">AUTOTRANS ČUČEK d.o.o. u stečaju, OIB 63324866990, Zagreb, Ulica Huga Badalića 5 </w:t>
      </w:r>
    </w:p>
    <w:p w:rsidR="00EE1DBE" w:rsidP="00EE1DBE" w:rsidRDefault="002D72B8" w14:paraId="58DB54AF" w14:textId="4A3CEBE1">
      <w:pPr>
        <w:pStyle w:val="Bezproreda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</w:t>
      </w:r>
      <w:r w:rsidR="00441532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</w:t>
      </w:r>
      <w:r>
        <w:rPr>
          <w:rFonts w:ascii="Times New Roman" w:hAnsi="Times New Roman"/>
          <w:bCs/>
          <w:sz w:val="24"/>
          <w:szCs w:val="24"/>
        </w:rPr>
        <w:t>Za ispitno ročište:</w:t>
      </w:r>
      <w:r w:rsidR="00441532">
        <w:rPr>
          <w:rFonts w:ascii="Times New Roman" w:hAnsi="Times New Roman"/>
          <w:bCs/>
          <w:sz w:val="24"/>
          <w:szCs w:val="24"/>
        </w:rPr>
        <w:t xml:space="preserve">  </w:t>
      </w:r>
      <w:r w:rsidR="008A2CAF">
        <w:rPr>
          <w:rFonts w:ascii="Times New Roman" w:hAnsi="Times New Roman"/>
          <w:bCs/>
          <w:sz w:val="24"/>
          <w:szCs w:val="24"/>
        </w:rPr>
        <w:t>04. rujna</w:t>
      </w:r>
      <w:r w:rsidR="00194AF1">
        <w:rPr>
          <w:rFonts w:ascii="Times New Roman" w:hAnsi="Times New Roman"/>
          <w:bCs/>
          <w:sz w:val="24"/>
          <w:szCs w:val="24"/>
        </w:rPr>
        <w:t xml:space="preserve"> 2024.g.</w:t>
      </w:r>
    </w:p>
    <w:p w:rsidR="00522C52" w:rsidP="004713A4" w:rsidRDefault="00522C52" w14:paraId="3E8CA455" w14:textId="77777777">
      <w:pPr>
        <w:jc w:val="center"/>
        <w:rPr>
          <w:rFonts w:ascii="Times New Roman" w:hAnsi="Times New Roman"/>
          <w:b/>
          <w:sz w:val="24"/>
          <w:szCs w:val="24"/>
          <w:lang w:val="pl-PL"/>
        </w:rPr>
      </w:pPr>
    </w:p>
    <w:p w:rsidR="001E0C53" w:rsidP="00522C52" w:rsidRDefault="001E0C53" w14:paraId="0B3A5975" w14:textId="77777777">
      <w:pPr>
        <w:jc w:val="center"/>
        <w:rPr>
          <w:rFonts w:ascii="Times New Roman" w:hAnsi="Times New Roman"/>
          <w:b/>
          <w:sz w:val="24"/>
          <w:szCs w:val="24"/>
          <w:lang w:val="pl-PL"/>
        </w:rPr>
      </w:pPr>
    </w:p>
    <w:p w:rsidR="001E0C53" w:rsidP="00522C52" w:rsidRDefault="001E0C53" w14:paraId="3B66B686" w14:textId="77777777">
      <w:pPr>
        <w:jc w:val="center"/>
        <w:rPr>
          <w:rFonts w:ascii="Times New Roman" w:hAnsi="Times New Roman"/>
          <w:b/>
          <w:sz w:val="24"/>
          <w:szCs w:val="24"/>
          <w:lang w:val="pl-PL"/>
        </w:rPr>
      </w:pPr>
    </w:p>
    <w:p w:rsidRPr="00522C52" w:rsidR="00441532" w:rsidP="00522C52" w:rsidRDefault="00EE1DBE" w14:paraId="006BFBA3" w14:textId="58868344">
      <w:pPr>
        <w:jc w:val="center"/>
        <w:rPr>
          <w:rFonts w:ascii="Times New Roman" w:hAnsi="Times New Roman"/>
          <w:b/>
          <w:sz w:val="24"/>
          <w:szCs w:val="24"/>
          <w:lang w:val="pl-PL"/>
        </w:rPr>
      </w:pPr>
      <w:r w:rsidRPr="00276629">
        <w:rPr>
          <w:rFonts w:ascii="Times New Roman" w:hAnsi="Times New Roman"/>
          <w:b/>
          <w:sz w:val="24"/>
          <w:szCs w:val="24"/>
          <w:lang w:val="pl-PL"/>
        </w:rPr>
        <w:t>TABLICA PRIJAVLJENIH TRAŽBINA, RAZLUČNIH I IZLUČNIH PRAVA</w:t>
      </w:r>
    </w:p>
    <w:p w:rsidR="005A67D0" w:rsidP="005A67D0" w:rsidRDefault="00EE1DBE" w14:paraId="2239F09B" w14:textId="689F0C41">
      <w:pPr>
        <w:pStyle w:val="Bezproreda"/>
        <w:ind w:left="1080"/>
        <w:jc w:val="center"/>
        <w:rPr>
          <w:rFonts w:ascii="Times New Roman" w:hAnsi="Times New Roman"/>
          <w:b/>
          <w:sz w:val="24"/>
          <w:szCs w:val="24"/>
        </w:rPr>
      </w:pPr>
      <w:r w:rsidRPr="00276629">
        <w:rPr>
          <w:rFonts w:ascii="Times New Roman" w:hAnsi="Times New Roman"/>
          <w:b/>
          <w:sz w:val="24"/>
          <w:szCs w:val="24"/>
        </w:rPr>
        <w:t>TABLICA PRIJAVLJENIH TRAŽBINA</w:t>
      </w:r>
    </w:p>
    <w:p w:rsidR="00EE1DBE" w:rsidP="005A67D0" w:rsidRDefault="005A67D0" w14:paraId="23D02461" w14:textId="77777777">
      <w:pPr>
        <w:pStyle w:val="Bezproreda"/>
        <w:ind w:left="108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I.VIŠI ISPLATNI RED</w:t>
      </w:r>
    </w:p>
    <w:tbl>
      <w:tblPr>
        <w:tblpPr w:leftFromText="181" w:rightFromText="181" w:vertAnchor="text" w:tblpXSpec="center" w:tblpY="1"/>
        <w:tblOverlap w:val="never"/>
        <w:tblW w:w="5027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firstRow="1" w:lastRow="0" w:firstColumn="1" w:lastColumn="0" w:noHBand="0" w:noVBand="0" w:val="00A0"/>
      </w:tblPr>
      <w:tblGrid>
        <w:gridCol w:w="948"/>
        <w:gridCol w:w="1437"/>
        <w:gridCol w:w="1346"/>
        <w:gridCol w:w="1197"/>
        <w:gridCol w:w="1283"/>
        <w:gridCol w:w="2000"/>
        <w:gridCol w:w="1047"/>
        <w:gridCol w:w="1643"/>
        <w:gridCol w:w="779"/>
        <w:gridCol w:w="864"/>
        <w:gridCol w:w="2203"/>
      </w:tblGrid>
      <w:tr w:rsidRPr="006239CF" w:rsidR="00441532" w:rsidTr="00FB2D3D" w14:paraId="670C4BDC" w14:textId="77777777">
        <w:trPr>
          <w:trHeight w:val="1098"/>
        </w:trPr>
        <w:tc>
          <w:tcPr>
            <w:tcW w:w="321" w:type="pct"/>
            <w:vAlign w:val="center"/>
          </w:tcPr>
          <w:p w:rsidRPr="006239CF" w:rsidR="00100EAE" w:rsidP="00522C52" w:rsidRDefault="00100EAE" w14:paraId="2695EDDE" w14:textId="77777777">
            <w:pPr>
              <w:pStyle w:val="Bezproreda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239CF">
              <w:rPr>
                <w:rFonts w:ascii="Times New Roman" w:hAnsi="Times New Roman"/>
                <w:sz w:val="18"/>
                <w:szCs w:val="18"/>
              </w:rPr>
              <w:t>Redni broj prijavljene tražbine</w:t>
            </w:r>
          </w:p>
        </w:tc>
        <w:tc>
          <w:tcPr>
            <w:tcW w:w="487" w:type="pct"/>
            <w:vAlign w:val="center"/>
          </w:tcPr>
          <w:p w:rsidRPr="006239CF" w:rsidR="00100EAE" w:rsidP="00522C52" w:rsidRDefault="00100EAE" w14:paraId="60D3208F" w14:textId="77777777">
            <w:pPr>
              <w:pStyle w:val="Bezproreda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239CF">
              <w:rPr>
                <w:rFonts w:ascii="Times New Roman" w:hAnsi="Times New Roman"/>
                <w:sz w:val="18"/>
                <w:szCs w:val="18"/>
              </w:rPr>
              <w:t>Ime i prezime / tvrtka  ili naziv vjerovnika</w:t>
            </w:r>
          </w:p>
        </w:tc>
        <w:tc>
          <w:tcPr>
            <w:tcW w:w="456" w:type="pct"/>
            <w:vAlign w:val="center"/>
          </w:tcPr>
          <w:p w:rsidRPr="006239CF" w:rsidR="00100EAE" w:rsidP="00522C52" w:rsidRDefault="00100EAE" w14:paraId="1E94EFA8" w14:textId="77777777">
            <w:pPr>
              <w:pStyle w:val="Bezproreda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239CF">
              <w:rPr>
                <w:rFonts w:ascii="Times New Roman" w:hAnsi="Times New Roman"/>
                <w:sz w:val="18"/>
                <w:szCs w:val="18"/>
              </w:rPr>
              <w:t xml:space="preserve">OIB vjerovnika </w:t>
            </w:r>
          </w:p>
        </w:tc>
        <w:tc>
          <w:tcPr>
            <w:tcW w:w="406" w:type="pct"/>
            <w:vAlign w:val="center"/>
          </w:tcPr>
          <w:p w:rsidRPr="006239CF" w:rsidR="00100EAE" w:rsidP="00522C52" w:rsidRDefault="00100EAE" w14:paraId="52BAD47A" w14:textId="77777777">
            <w:pPr>
              <w:pStyle w:val="Bezproreda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239CF">
              <w:rPr>
                <w:rFonts w:ascii="Times New Roman" w:hAnsi="Times New Roman"/>
                <w:sz w:val="18"/>
                <w:szCs w:val="18"/>
              </w:rPr>
              <w:t>Adresa / sjedište vjerovnika</w:t>
            </w:r>
          </w:p>
        </w:tc>
        <w:tc>
          <w:tcPr>
            <w:tcW w:w="435" w:type="pct"/>
            <w:vAlign w:val="center"/>
          </w:tcPr>
          <w:p w:rsidRPr="006239CF" w:rsidR="00100EAE" w:rsidP="00522C52" w:rsidRDefault="00100EAE" w14:paraId="64761AFE" w14:textId="6EB51A2D">
            <w:pPr>
              <w:pStyle w:val="Bezproreda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239CF">
              <w:rPr>
                <w:rFonts w:ascii="Times New Roman" w:hAnsi="Times New Roman"/>
                <w:sz w:val="18"/>
                <w:szCs w:val="18"/>
              </w:rPr>
              <w:t xml:space="preserve">Iznos prijavljene tražbine </w:t>
            </w:r>
            <w:r w:rsidR="00FB2D3D">
              <w:rPr>
                <w:rFonts w:ascii="Times New Roman" w:hAnsi="Times New Roman"/>
                <w:sz w:val="18"/>
                <w:szCs w:val="18"/>
              </w:rPr>
              <w:t>(</w:t>
            </w:r>
            <w:r>
              <w:rPr>
                <w:rFonts w:ascii="Times New Roman" w:hAnsi="Times New Roman"/>
                <w:sz w:val="18"/>
                <w:szCs w:val="18"/>
              </w:rPr>
              <w:t>EUR</w:t>
            </w:r>
            <w:r w:rsidR="00FB2D3D">
              <w:rPr>
                <w:rFonts w:ascii="Times New Roman" w:hAnsi="Times New Roman"/>
                <w:sz w:val="18"/>
                <w:szCs w:val="18"/>
              </w:rPr>
              <w:t>)</w:t>
            </w:r>
            <w:r w:rsidR="004A6249">
              <w:rPr>
                <w:rFonts w:ascii="Times New Roman" w:hAnsi="Times New Roman"/>
                <w:sz w:val="18"/>
                <w:szCs w:val="18"/>
              </w:rPr>
              <w:t>¹</w:t>
            </w:r>
          </w:p>
        </w:tc>
        <w:tc>
          <w:tcPr>
            <w:tcW w:w="678" w:type="pct"/>
            <w:vAlign w:val="center"/>
          </w:tcPr>
          <w:p w:rsidRPr="006239CF" w:rsidR="00100EAE" w:rsidP="00522C52" w:rsidRDefault="00100EAE" w14:paraId="21F677D7" w14:textId="77777777">
            <w:pPr>
              <w:pStyle w:val="Bezproreda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239CF">
              <w:rPr>
                <w:rFonts w:ascii="Times New Roman" w:hAnsi="Times New Roman"/>
                <w:sz w:val="18"/>
                <w:szCs w:val="18"/>
              </w:rPr>
              <w:t>Pravna osnova prijavljene tražbine</w:t>
            </w:r>
          </w:p>
        </w:tc>
        <w:tc>
          <w:tcPr>
            <w:tcW w:w="355" w:type="pct"/>
            <w:vAlign w:val="center"/>
          </w:tcPr>
          <w:p w:rsidRPr="006239CF" w:rsidR="00100EAE" w:rsidP="00522C52" w:rsidRDefault="00100EAE" w14:paraId="0760265C" w14:textId="49CD5DD6">
            <w:pPr>
              <w:pStyle w:val="Bezproreda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239CF">
              <w:rPr>
                <w:rFonts w:ascii="Times New Roman" w:hAnsi="Times New Roman"/>
                <w:sz w:val="18"/>
                <w:szCs w:val="18"/>
              </w:rPr>
              <w:t>Iznos priznate tražbine</w:t>
            </w:r>
          </w:p>
          <w:p w:rsidRPr="006239CF" w:rsidR="00100EAE" w:rsidP="00522C52" w:rsidRDefault="00100EAE" w14:paraId="0EAC5431" w14:textId="77777777">
            <w:pPr>
              <w:pStyle w:val="Bezproreda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(EUR)</w:t>
            </w:r>
          </w:p>
        </w:tc>
        <w:tc>
          <w:tcPr>
            <w:tcW w:w="557" w:type="pct"/>
            <w:vAlign w:val="center"/>
          </w:tcPr>
          <w:p w:rsidRPr="006239CF" w:rsidR="00100EAE" w:rsidP="00522C52" w:rsidRDefault="00100EAE" w14:paraId="04269B32" w14:textId="77777777">
            <w:pPr>
              <w:pStyle w:val="Bezproreda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239CF">
              <w:rPr>
                <w:rFonts w:ascii="Times New Roman" w:hAnsi="Times New Roman"/>
                <w:sz w:val="18"/>
                <w:szCs w:val="18"/>
              </w:rPr>
              <w:t>Pravna osnova priznate tražbine</w:t>
            </w:r>
          </w:p>
        </w:tc>
        <w:tc>
          <w:tcPr>
            <w:tcW w:w="264" w:type="pct"/>
          </w:tcPr>
          <w:p w:rsidRPr="006239CF" w:rsidR="00100EAE" w:rsidP="00522C52" w:rsidRDefault="00100EAE" w14:paraId="56973B3C" w14:textId="15648862">
            <w:pPr>
              <w:pStyle w:val="Bezproreda"/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239CF">
              <w:rPr>
                <w:rFonts w:ascii="Times New Roman" w:hAnsi="Times New Roman"/>
                <w:sz w:val="18"/>
                <w:szCs w:val="18"/>
              </w:rPr>
              <w:t>Iznos osporene tražbine</w:t>
            </w:r>
          </w:p>
        </w:tc>
        <w:tc>
          <w:tcPr>
            <w:tcW w:w="293" w:type="pct"/>
          </w:tcPr>
          <w:p w:rsidRPr="006239CF" w:rsidR="00100EAE" w:rsidP="00522C52" w:rsidRDefault="00100EAE" w14:paraId="02C8503B" w14:textId="77777777">
            <w:pPr>
              <w:pStyle w:val="Bezproreda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239CF">
              <w:rPr>
                <w:rFonts w:ascii="Times New Roman" w:hAnsi="Times New Roman"/>
                <w:sz w:val="18"/>
                <w:szCs w:val="18"/>
              </w:rPr>
              <w:t>Razlog osporavanja tražbine</w:t>
            </w:r>
          </w:p>
        </w:tc>
        <w:tc>
          <w:tcPr>
            <w:tcW w:w="747" w:type="pct"/>
            <w:vAlign w:val="center"/>
          </w:tcPr>
          <w:p w:rsidRPr="006239CF" w:rsidR="00100EAE" w:rsidP="00522C52" w:rsidRDefault="00100EAE" w14:paraId="59BA9C55" w14:textId="77777777">
            <w:pPr>
              <w:pStyle w:val="Bezproreda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239CF">
              <w:rPr>
                <w:rFonts w:ascii="Times New Roman" w:hAnsi="Times New Roman"/>
                <w:sz w:val="18"/>
                <w:szCs w:val="18"/>
              </w:rPr>
              <w:t>Oznaka ovršne isprave ako se tražbine zasniva na ovršnoj ispravi</w:t>
            </w:r>
          </w:p>
        </w:tc>
      </w:tr>
      <w:tr w:rsidRPr="00375F09" w:rsidR="00441532" w:rsidTr="00313F54" w14:paraId="2C36EF9D" w14:textId="77777777">
        <w:trPr>
          <w:trHeight w:val="1575"/>
        </w:trPr>
        <w:tc>
          <w:tcPr>
            <w:tcW w:w="321" w:type="pct"/>
            <w:vAlign w:val="center"/>
          </w:tcPr>
          <w:p w:rsidR="001E0C53" w:rsidP="00522C52" w:rsidRDefault="001E0C53" w14:paraId="35F94857" w14:textId="77777777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</w:p>
          <w:p w:rsidR="001E0C53" w:rsidP="00522C52" w:rsidRDefault="001E0C53" w14:paraId="6B2AA7D6" w14:textId="77777777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</w:p>
          <w:p w:rsidRPr="00D44972" w:rsidR="00100EAE" w:rsidP="00522C52" w:rsidRDefault="001E0C53" w14:paraId="2B3BE66B" w14:textId="3758F7E4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  <w:p w:rsidRPr="00D44972" w:rsidR="00100EAE" w:rsidP="00522C52" w:rsidRDefault="00100EAE" w14:paraId="34036CE4" w14:textId="77777777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7" w:type="pct"/>
            <w:vAlign w:val="center"/>
          </w:tcPr>
          <w:p w:rsidRPr="00450D18" w:rsidR="00100EAE" w:rsidP="00194AF1" w:rsidRDefault="00100EAE" w14:paraId="02752E64" w14:textId="77777777">
            <w:pPr>
              <w:pStyle w:val="Bezproreda"/>
              <w:spacing w:after="0"/>
              <w:rPr>
                <w:rFonts w:ascii="Times New Roman" w:hAnsi="Times New Roman"/>
                <w:sz w:val="16"/>
                <w:szCs w:val="16"/>
              </w:rPr>
            </w:pPr>
            <w:r w:rsidRPr="00450D18">
              <w:rPr>
                <w:rFonts w:ascii="Times New Roman" w:hAnsi="Times New Roman"/>
                <w:sz w:val="16"/>
                <w:szCs w:val="16"/>
              </w:rPr>
              <w:t>RH , MINISTARSTVO</w:t>
            </w:r>
          </w:p>
          <w:p w:rsidRPr="00450D18" w:rsidR="00100EAE" w:rsidP="00194AF1" w:rsidRDefault="00100EAE" w14:paraId="64815159" w14:textId="77777777">
            <w:pPr>
              <w:pStyle w:val="Bezproreda"/>
              <w:spacing w:after="0"/>
              <w:rPr>
                <w:rFonts w:ascii="Times New Roman" w:hAnsi="Times New Roman"/>
                <w:sz w:val="16"/>
                <w:szCs w:val="16"/>
              </w:rPr>
            </w:pPr>
            <w:r w:rsidRPr="00450D18">
              <w:rPr>
                <w:rFonts w:ascii="Times New Roman" w:hAnsi="Times New Roman"/>
                <w:sz w:val="16"/>
                <w:szCs w:val="16"/>
              </w:rPr>
              <w:t>FINANCIJA, POREZNA</w:t>
            </w:r>
          </w:p>
          <w:p w:rsidRPr="00450D18" w:rsidR="00100EAE" w:rsidP="00194AF1" w:rsidRDefault="00100EAE" w14:paraId="501AA4D1" w14:textId="77777777">
            <w:pPr>
              <w:pStyle w:val="Bezproreda"/>
              <w:spacing w:after="0"/>
              <w:rPr>
                <w:rFonts w:ascii="Times New Roman" w:hAnsi="Times New Roman"/>
                <w:sz w:val="16"/>
                <w:szCs w:val="16"/>
              </w:rPr>
            </w:pPr>
            <w:r w:rsidRPr="00450D18">
              <w:rPr>
                <w:rFonts w:ascii="Times New Roman" w:hAnsi="Times New Roman"/>
                <w:sz w:val="16"/>
                <w:szCs w:val="16"/>
              </w:rPr>
              <w:t>UPRAVA, zastupana</w:t>
            </w:r>
          </w:p>
          <w:p w:rsidRPr="00450D18" w:rsidR="00100EAE" w:rsidP="00194AF1" w:rsidRDefault="00100EAE" w14:paraId="2931BC78" w14:textId="77777777">
            <w:pPr>
              <w:pStyle w:val="Bezproreda"/>
              <w:spacing w:after="0"/>
              <w:rPr>
                <w:rFonts w:ascii="Times New Roman" w:hAnsi="Times New Roman"/>
                <w:sz w:val="16"/>
                <w:szCs w:val="16"/>
              </w:rPr>
            </w:pPr>
            <w:r w:rsidRPr="00450D18">
              <w:rPr>
                <w:rFonts w:ascii="Times New Roman" w:hAnsi="Times New Roman"/>
                <w:sz w:val="16"/>
                <w:szCs w:val="16"/>
              </w:rPr>
              <w:t>po ŽDO u Zagrebu</w:t>
            </w:r>
          </w:p>
        </w:tc>
        <w:tc>
          <w:tcPr>
            <w:tcW w:w="456" w:type="pct"/>
            <w:vAlign w:val="center"/>
          </w:tcPr>
          <w:p w:rsidRPr="00450D18" w:rsidR="00100EAE" w:rsidP="00522C52" w:rsidRDefault="00100EAE" w14:paraId="74181990" w14:textId="77777777">
            <w:pPr>
              <w:pStyle w:val="Bezproreda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Pr="00450D18" w:rsidR="00100EAE" w:rsidP="00522C52" w:rsidRDefault="00100EAE" w14:paraId="5B999E93" w14:textId="7777777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Pr="00450D18" w:rsidR="00100EAE" w:rsidP="00522C52" w:rsidRDefault="00100EAE" w14:paraId="2F655195" w14:textId="7777777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50D18">
              <w:rPr>
                <w:rFonts w:ascii="Times New Roman" w:hAnsi="Times New Roman"/>
                <w:sz w:val="16"/>
                <w:szCs w:val="16"/>
              </w:rPr>
              <w:t>18683136487</w:t>
            </w:r>
          </w:p>
        </w:tc>
        <w:tc>
          <w:tcPr>
            <w:tcW w:w="406" w:type="pct"/>
            <w:vAlign w:val="center"/>
          </w:tcPr>
          <w:p w:rsidRPr="00450D18" w:rsidR="00100EAE" w:rsidP="00522C52" w:rsidRDefault="00100EAE" w14:paraId="5CF79559" w14:textId="77777777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</w:p>
          <w:p w:rsidRPr="00450D18" w:rsidR="00100EAE" w:rsidP="00522C52" w:rsidRDefault="00100EAE" w14:paraId="21295778" w14:textId="77777777">
            <w:pPr>
              <w:rPr>
                <w:rFonts w:ascii="Times New Roman" w:hAnsi="Times New Roman"/>
                <w:sz w:val="16"/>
                <w:szCs w:val="16"/>
              </w:rPr>
            </w:pPr>
            <w:r w:rsidRPr="00450D18">
              <w:rPr>
                <w:rFonts w:ascii="Times New Roman" w:hAnsi="Times New Roman"/>
                <w:sz w:val="16"/>
                <w:szCs w:val="16"/>
              </w:rPr>
              <w:t>Zagreb, Avenija Dubrovnik 32</w:t>
            </w:r>
          </w:p>
        </w:tc>
        <w:tc>
          <w:tcPr>
            <w:tcW w:w="435" w:type="pct"/>
            <w:vAlign w:val="center"/>
          </w:tcPr>
          <w:p w:rsidRPr="001E0C53" w:rsidR="00100EAE" w:rsidP="00522C52" w:rsidRDefault="00DB636C" w14:paraId="4FB4827E" w14:textId="3F8075F0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E0C53">
              <w:rPr>
                <w:rFonts w:ascii="Times New Roman" w:hAnsi="Times New Roman"/>
                <w:sz w:val="16"/>
                <w:szCs w:val="16"/>
              </w:rPr>
              <w:t xml:space="preserve">4.012,09 </w:t>
            </w:r>
          </w:p>
        </w:tc>
        <w:tc>
          <w:tcPr>
            <w:tcW w:w="678" w:type="pct"/>
            <w:vAlign w:val="center"/>
          </w:tcPr>
          <w:p w:rsidRPr="001E0C53" w:rsidR="00100EAE" w:rsidP="00313F54" w:rsidRDefault="00100EAE" w14:paraId="5AFEF29D" w14:textId="77777777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 w:rsidRPr="001E0C53">
              <w:rPr>
                <w:rFonts w:ascii="Times New Roman" w:hAnsi="Times New Roman"/>
                <w:sz w:val="16"/>
                <w:szCs w:val="16"/>
              </w:rPr>
              <w:t>JOPPD Obrasci</w:t>
            </w:r>
          </w:p>
        </w:tc>
        <w:tc>
          <w:tcPr>
            <w:tcW w:w="355" w:type="pct"/>
            <w:vAlign w:val="center"/>
          </w:tcPr>
          <w:p w:rsidRPr="001E0C53" w:rsidR="00100EAE" w:rsidP="00522C52" w:rsidRDefault="00DB636C" w14:paraId="01AE5EE2" w14:textId="31706286">
            <w:pPr>
              <w:pStyle w:val="Bezproreda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E0C53">
              <w:rPr>
                <w:rFonts w:ascii="Times New Roman" w:hAnsi="Times New Roman"/>
                <w:sz w:val="16"/>
                <w:szCs w:val="16"/>
              </w:rPr>
              <w:t xml:space="preserve">4.012,09 </w:t>
            </w:r>
          </w:p>
        </w:tc>
        <w:tc>
          <w:tcPr>
            <w:tcW w:w="557" w:type="pct"/>
            <w:vAlign w:val="center"/>
          </w:tcPr>
          <w:p w:rsidRPr="001E0C53" w:rsidR="00100EAE" w:rsidP="00522C52" w:rsidRDefault="00100EAE" w14:paraId="197AC285" w14:textId="78D4466F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 w:rsidRPr="001E0C53">
              <w:rPr>
                <w:rFonts w:ascii="Times New Roman" w:hAnsi="Times New Roman"/>
                <w:sz w:val="16"/>
                <w:szCs w:val="16"/>
              </w:rPr>
              <w:t>Porez i prirez na dohodak od nesamostaln</w:t>
            </w:r>
            <w:r w:rsidR="00257E94">
              <w:rPr>
                <w:rFonts w:ascii="Times New Roman" w:hAnsi="Times New Roman"/>
                <w:sz w:val="16"/>
                <w:szCs w:val="16"/>
              </w:rPr>
              <w:t xml:space="preserve">og </w:t>
            </w:r>
            <w:r w:rsidRPr="001E0C53">
              <w:rPr>
                <w:rFonts w:ascii="Times New Roman" w:hAnsi="Times New Roman"/>
                <w:sz w:val="16"/>
                <w:szCs w:val="16"/>
              </w:rPr>
              <w:t>rada i doprinosi temeljem radnog odnosa</w:t>
            </w:r>
          </w:p>
        </w:tc>
        <w:tc>
          <w:tcPr>
            <w:tcW w:w="264" w:type="pct"/>
            <w:vAlign w:val="center"/>
          </w:tcPr>
          <w:p w:rsidRPr="001E0C53" w:rsidR="00100EAE" w:rsidP="00522C52" w:rsidRDefault="00100EAE" w14:paraId="15852790" w14:textId="77777777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 w:rsidRPr="001E0C53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93" w:type="pct"/>
            <w:vAlign w:val="center"/>
          </w:tcPr>
          <w:p w:rsidRPr="001E0C53" w:rsidR="00100EAE" w:rsidP="00522C52" w:rsidRDefault="00100EAE" w14:paraId="304B6F1E" w14:textId="77777777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 w:rsidRPr="001E0C53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47" w:type="pct"/>
            <w:vAlign w:val="center"/>
          </w:tcPr>
          <w:p w:rsidRPr="001E0C53" w:rsidR="00100EAE" w:rsidP="00522C52" w:rsidRDefault="00100EAE" w14:paraId="700C8AD5" w14:textId="58EF7C81">
            <w:pPr>
              <w:pStyle w:val="Bezproreda"/>
              <w:spacing w:after="0"/>
              <w:rPr>
                <w:rFonts w:ascii="Times New Roman" w:hAnsi="Times New Roman"/>
                <w:sz w:val="16"/>
                <w:szCs w:val="16"/>
              </w:rPr>
            </w:pPr>
            <w:r w:rsidRPr="001E0C53">
              <w:rPr>
                <w:rFonts w:ascii="Times New Roman" w:hAnsi="Times New Roman"/>
                <w:sz w:val="16"/>
                <w:szCs w:val="16"/>
              </w:rPr>
              <w:t>Vjerovnik raspolaže ovršnom ispravom na</w:t>
            </w:r>
            <w:r w:rsidRPr="001E0C53" w:rsidR="00194AF1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E0C53">
              <w:rPr>
                <w:rFonts w:ascii="Times New Roman" w:hAnsi="Times New Roman"/>
                <w:sz w:val="16"/>
                <w:szCs w:val="16"/>
              </w:rPr>
              <w:t xml:space="preserve">iznos od </w:t>
            </w:r>
            <w:r w:rsidRPr="001E0C53" w:rsidR="00DB636C">
              <w:rPr>
                <w:rFonts w:ascii="Times New Roman" w:hAnsi="Times New Roman"/>
                <w:sz w:val="16"/>
                <w:szCs w:val="16"/>
              </w:rPr>
              <w:t xml:space="preserve">4.012,09 </w:t>
            </w:r>
            <w:r w:rsidRPr="001E0C53">
              <w:rPr>
                <w:rFonts w:ascii="Times New Roman" w:hAnsi="Times New Roman"/>
                <w:sz w:val="16"/>
                <w:szCs w:val="16"/>
              </w:rPr>
              <w:t>EUR:</w:t>
            </w:r>
            <w:r w:rsidRPr="001E0C53" w:rsidR="00DB636C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E0C53">
              <w:rPr>
                <w:rFonts w:ascii="Times New Roman" w:hAnsi="Times New Roman"/>
                <w:sz w:val="16"/>
                <w:szCs w:val="16"/>
              </w:rPr>
              <w:t>Obrazac JOPPD</w:t>
            </w:r>
            <w:r w:rsidRPr="001E0C53" w:rsidR="00194AF1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E0C53">
              <w:rPr>
                <w:rFonts w:ascii="Times New Roman" w:hAnsi="Times New Roman"/>
                <w:sz w:val="16"/>
                <w:szCs w:val="16"/>
              </w:rPr>
              <w:t>broj:</w:t>
            </w:r>
            <w:r w:rsidRPr="001E0C53" w:rsidR="00DB636C">
              <w:rPr>
                <w:rFonts w:ascii="Times New Roman" w:hAnsi="Times New Roman"/>
                <w:sz w:val="16"/>
                <w:szCs w:val="16"/>
              </w:rPr>
              <w:t>23090, 23151, 23181, 23059, 23031, 22364</w:t>
            </w:r>
          </w:p>
        </w:tc>
      </w:tr>
      <w:tr w:rsidRPr="00276629" w:rsidR="00441532" w:rsidTr="00FB2D3D" w14:paraId="0CF65002" w14:textId="77777777">
        <w:trPr>
          <w:trHeight w:val="561"/>
        </w:trPr>
        <w:tc>
          <w:tcPr>
            <w:tcW w:w="321" w:type="pct"/>
            <w:vAlign w:val="center"/>
          </w:tcPr>
          <w:p w:rsidRPr="00D44972" w:rsidR="00100EAE" w:rsidP="00522C52" w:rsidRDefault="00100EAE" w14:paraId="5293129B" w14:textId="77777777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</w:p>
          <w:p w:rsidRPr="00D44972" w:rsidR="00100EAE" w:rsidP="00522C52" w:rsidRDefault="00100EAE" w14:paraId="6F3DA377" w14:textId="77777777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7" w:type="pct"/>
            <w:vAlign w:val="center"/>
          </w:tcPr>
          <w:p w:rsidRPr="001E0C53" w:rsidR="00100EAE" w:rsidP="00522C52" w:rsidRDefault="00100EAE" w14:paraId="2AB5004C" w14:textId="77777777">
            <w:pPr>
              <w:pStyle w:val="Bezproreda"/>
              <w:rPr>
                <w:rFonts w:ascii="Times New Roman" w:hAnsi="Times New Roman"/>
                <w:b/>
                <w:sz w:val="16"/>
                <w:szCs w:val="16"/>
              </w:rPr>
            </w:pPr>
            <w:r w:rsidRPr="001E0C53">
              <w:rPr>
                <w:rFonts w:ascii="Times New Roman" w:hAnsi="Times New Roman"/>
                <w:b/>
                <w:sz w:val="16"/>
                <w:szCs w:val="16"/>
              </w:rPr>
              <w:t>UKUPNO:</w:t>
            </w:r>
          </w:p>
        </w:tc>
        <w:tc>
          <w:tcPr>
            <w:tcW w:w="456" w:type="pct"/>
          </w:tcPr>
          <w:p w:rsidRPr="001E0C53" w:rsidR="00100EAE" w:rsidP="00522C52" w:rsidRDefault="00100EAE" w14:paraId="7CD92505" w14:textId="77777777">
            <w:pPr>
              <w:pStyle w:val="Bezproreda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406" w:type="pct"/>
            <w:vAlign w:val="center"/>
          </w:tcPr>
          <w:p w:rsidRPr="001E0C53" w:rsidR="00100EAE" w:rsidP="00522C52" w:rsidRDefault="00100EAE" w14:paraId="316E209C" w14:textId="77777777">
            <w:pPr>
              <w:pStyle w:val="Bezproreda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435" w:type="pct"/>
            <w:vAlign w:val="center"/>
          </w:tcPr>
          <w:p w:rsidRPr="001E0C53" w:rsidR="00100EAE" w:rsidP="00522C52" w:rsidRDefault="001E0C53" w14:paraId="68E5DACF" w14:textId="24B5F753">
            <w:pPr>
              <w:pStyle w:val="Bezproreda"/>
              <w:spacing w:line="360" w:lineRule="auto"/>
              <w:jc w:val="right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4.012,09</w:t>
            </w:r>
          </w:p>
        </w:tc>
        <w:tc>
          <w:tcPr>
            <w:tcW w:w="678" w:type="pct"/>
            <w:vAlign w:val="center"/>
          </w:tcPr>
          <w:p w:rsidRPr="001E0C53" w:rsidR="00100EAE" w:rsidP="00522C52" w:rsidRDefault="00100EAE" w14:paraId="550824BE" w14:textId="77777777">
            <w:pPr>
              <w:pStyle w:val="Bezproreda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355" w:type="pct"/>
            <w:vAlign w:val="center"/>
          </w:tcPr>
          <w:p w:rsidRPr="001E0C53" w:rsidR="00100EAE" w:rsidP="00522C52" w:rsidRDefault="001E0C53" w14:paraId="408B18F8" w14:textId="20B09BD0">
            <w:pPr>
              <w:pStyle w:val="Bezproreda"/>
              <w:spacing w:line="276" w:lineRule="auto"/>
              <w:jc w:val="right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4.012,09</w:t>
            </w:r>
          </w:p>
        </w:tc>
        <w:tc>
          <w:tcPr>
            <w:tcW w:w="557" w:type="pct"/>
            <w:vAlign w:val="center"/>
          </w:tcPr>
          <w:p w:rsidRPr="008A2CAF" w:rsidR="00100EAE" w:rsidP="00522C52" w:rsidRDefault="00100EAE" w14:paraId="3349C620" w14:textId="77777777">
            <w:pPr>
              <w:pStyle w:val="Bezproreda"/>
              <w:rPr>
                <w:rFonts w:ascii="Times New Roman" w:hAnsi="Times New Roman"/>
                <w:color w:val="FF0000"/>
                <w:sz w:val="16"/>
                <w:szCs w:val="16"/>
              </w:rPr>
            </w:pPr>
          </w:p>
        </w:tc>
        <w:tc>
          <w:tcPr>
            <w:tcW w:w="264" w:type="pct"/>
            <w:vAlign w:val="center"/>
          </w:tcPr>
          <w:p w:rsidRPr="008A2CAF" w:rsidR="00100EAE" w:rsidP="00522C52" w:rsidRDefault="00D44972" w14:paraId="30427FE9" w14:textId="3D5D4094">
            <w:pPr>
              <w:pStyle w:val="Bezproreda"/>
              <w:rPr>
                <w:rFonts w:ascii="Times New Roman" w:hAnsi="Times New Roman"/>
                <w:color w:val="FF0000"/>
                <w:sz w:val="16"/>
                <w:szCs w:val="16"/>
              </w:rPr>
            </w:pPr>
            <w:r w:rsidRPr="008A2CAF">
              <w:rPr>
                <w:rFonts w:ascii="Times New Roman" w:hAnsi="Times New Roman"/>
                <w:color w:val="FF0000"/>
                <w:sz w:val="16"/>
                <w:szCs w:val="16"/>
              </w:rPr>
              <w:t>-</w:t>
            </w:r>
          </w:p>
        </w:tc>
        <w:tc>
          <w:tcPr>
            <w:tcW w:w="293" w:type="pct"/>
            <w:vAlign w:val="center"/>
          </w:tcPr>
          <w:p w:rsidRPr="008A2CAF" w:rsidR="00100EAE" w:rsidP="00522C52" w:rsidRDefault="00D44972" w14:paraId="0231CFA9" w14:textId="3D833ED7">
            <w:pPr>
              <w:pStyle w:val="Bezproreda"/>
              <w:rPr>
                <w:rFonts w:ascii="Times New Roman" w:hAnsi="Times New Roman"/>
                <w:color w:val="FF0000"/>
                <w:sz w:val="16"/>
                <w:szCs w:val="16"/>
              </w:rPr>
            </w:pPr>
            <w:r w:rsidRPr="008A2CAF">
              <w:rPr>
                <w:rFonts w:ascii="Times New Roman" w:hAnsi="Times New Roman"/>
                <w:color w:val="FF0000"/>
                <w:sz w:val="16"/>
                <w:szCs w:val="16"/>
              </w:rPr>
              <w:t>-</w:t>
            </w:r>
          </w:p>
        </w:tc>
        <w:tc>
          <w:tcPr>
            <w:tcW w:w="747" w:type="pct"/>
            <w:vAlign w:val="center"/>
          </w:tcPr>
          <w:p w:rsidRPr="008A2CAF" w:rsidR="00100EAE" w:rsidP="00522C52" w:rsidRDefault="00100EAE" w14:paraId="4BF83AD8" w14:textId="77777777">
            <w:pPr>
              <w:pStyle w:val="Bezproreda"/>
              <w:rPr>
                <w:rFonts w:ascii="Times New Roman" w:hAnsi="Times New Roman"/>
                <w:color w:val="FF0000"/>
                <w:sz w:val="16"/>
                <w:szCs w:val="16"/>
              </w:rPr>
            </w:pPr>
          </w:p>
        </w:tc>
      </w:tr>
    </w:tbl>
    <w:p w:rsidRPr="004A6249" w:rsidR="00D1485B" w:rsidP="009625A2" w:rsidRDefault="004A6249" w14:paraId="4BEFB4D9" w14:textId="71B05C8A">
      <w:pPr>
        <w:pStyle w:val="Bezproreda"/>
        <w:rPr>
          <w:rFonts w:ascii="Times New Roman" w:hAnsi="Times New Roman"/>
          <w:bCs/>
          <w:sz w:val="16"/>
          <w:szCs w:val="16"/>
        </w:rPr>
      </w:pPr>
      <w:r w:rsidRPr="004A6249">
        <w:rPr>
          <w:rFonts w:ascii="Times New Roman" w:hAnsi="Times New Roman"/>
          <w:bCs/>
          <w:sz w:val="16"/>
          <w:szCs w:val="16"/>
        </w:rPr>
        <w:t>1 Za Radnike i prijašnje radnike tražbina se iskazuje u bruto i neto iznosu</w:t>
      </w:r>
    </w:p>
    <w:p w:rsidR="001E0C53" w:rsidP="00900CEC" w:rsidRDefault="001E0C53" w14:paraId="6603BFE7" w14:textId="77777777">
      <w:pPr>
        <w:pStyle w:val="Bezproreda"/>
        <w:ind w:left="1080"/>
        <w:jc w:val="center"/>
        <w:rPr>
          <w:rFonts w:ascii="Times New Roman" w:hAnsi="Times New Roman"/>
          <w:b/>
          <w:sz w:val="24"/>
          <w:szCs w:val="24"/>
        </w:rPr>
      </w:pPr>
    </w:p>
    <w:p w:rsidR="001E0C53" w:rsidP="00900CEC" w:rsidRDefault="001E0C53" w14:paraId="686D0EF6" w14:textId="77777777">
      <w:pPr>
        <w:pStyle w:val="Bezproreda"/>
        <w:ind w:left="1080"/>
        <w:jc w:val="center"/>
        <w:rPr>
          <w:rFonts w:ascii="Times New Roman" w:hAnsi="Times New Roman"/>
          <w:b/>
          <w:sz w:val="24"/>
          <w:szCs w:val="24"/>
        </w:rPr>
      </w:pPr>
    </w:p>
    <w:p w:rsidR="001E0C53" w:rsidP="00900CEC" w:rsidRDefault="001E0C53" w14:paraId="3DDAA905" w14:textId="77777777">
      <w:pPr>
        <w:pStyle w:val="Bezproreda"/>
        <w:ind w:left="1080"/>
        <w:jc w:val="center"/>
        <w:rPr>
          <w:rFonts w:ascii="Times New Roman" w:hAnsi="Times New Roman"/>
          <w:b/>
          <w:sz w:val="24"/>
          <w:szCs w:val="24"/>
        </w:rPr>
      </w:pPr>
    </w:p>
    <w:p w:rsidR="001E0C53" w:rsidP="00900CEC" w:rsidRDefault="001E0C53" w14:paraId="5E45732F" w14:textId="77777777">
      <w:pPr>
        <w:pStyle w:val="Bezproreda"/>
        <w:ind w:left="1080"/>
        <w:jc w:val="center"/>
        <w:rPr>
          <w:rFonts w:ascii="Times New Roman" w:hAnsi="Times New Roman"/>
          <w:b/>
          <w:sz w:val="24"/>
          <w:szCs w:val="24"/>
        </w:rPr>
      </w:pPr>
    </w:p>
    <w:p w:rsidR="001D40C6" w:rsidP="00900CEC" w:rsidRDefault="00900CEC" w14:paraId="45F9D75A" w14:textId="5707B8B2">
      <w:pPr>
        <w:pStyle w:val="Bezproreda"/>
        <w:ind w:left="1080"/>
        <w:jc w:val="center"/>
        <w:rPr>
          <w:rFonts w:ascii="Times New Roman" w:hAnsi="Times New Roman"/>
          <w:b/>
          <w:sz w:val="24"/>
          <w:szCs w:val="24"/>
        </w:rPr>
      </w:pPr>
      <w:r w:rsidRPr="00276629">
        <w:rPr>
          <w:rFonts w:ascii="Times New Roman" w:hAnsi="Times New Roman"/>
          <w:b/>
          <w:sz w:val="24"/>
          <w:szCs w:val="24"/>
        </w:rPr>
        <w:t>TABLICA PRIJAVLJENIH TRAŽBINA</w:t>
      </w:r>
    </w:p>
    <w:p w:rsidRPr="00276629" w:rsidR="00100EAE" w:rsidP="00522C52" w:rsidRDefault="00900CEC" w14:paraId="21E56730" w14:textId="0A58C7A0">
      <w:pPr>
        <w:pStyle w:val="Bezproreda"/>
        <w:ind w:left="108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II.VIŠI ISPLATNI RED</w:t>
      </w:r>
    </w:p>
    <w:tbl>
      <w:tblPr>
        <w:tblpPr w:leftFromText="180" w:rightFromText="180" w:vertAnchor="text" w:tblpXSpec="center" w:tblpY="1"/>
        <w:tblOverlap w:val="never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firstRow="1" w:lastRow="0" w:firstColumn="1" w:lastColumn="0" w:noHBand="0" w:noVBand="0" w:val="00A0"/>
      </w:tblPr>
      <w:tblGrid>
        <w:gridCol w:w="808"/>
        <w:gridCol w:w="1620"/>
        <w:gridCol w:w="1113"/>
        <w:gridCol w:w="1327"/>
        <w:gridCol w:w="1227"/>
        <w:gridCol w:w="1983"/>
        <w:gridCol w:w="992"/>
        <w:gridCol w:w="1558"/>
        <w:gridCol w:w="992"/>
        <w:gridCol w:w="810"/>
        <w:gridCol w:w="2238"/>
      </w:tblGrid>
      <w:tr w:rsidRPr="00276629" w:rsidR="00851DF5" w:rsidTr="00257E94" w14:paraId="7271B3FF" w14:textId="77777777">
        <w:trPr>
          <w:trHeight w:val="1408"/>
          <w:jc w:val="center"/>
        </w:trPr>
        <w:tc>
          <w:tcPr>
            <w:tcW w:w="275" w:type="pct"/>
            <w:vAlign w:val="center"/>
          </w:tcPr>
          <w:p w:rsidRPr="00FB2D3D" w:rsidR="00900CEC" w:rsidP="00FB2D3D" w:rsidRDefault="00900CEC" w14:paraId="662EE0EC" w14:textId="77777777">
            <w:pPr>
              <w:pStyle w:val="Bezproreda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2D3D">
              <w:rPr>
                <w:rFonts w:ascii="Times New Roman" w:hAnsi="Times New Roman"/>
                <w:sz w:val="18"/>
                <w:szCs w:val="18"/>
              </w:rPr>
              <w:t>Redni broj prijavljene tražbine</w:t>
            </w:r>
          </w:p>
        </w:tc>
        <w:tc>
          <w:tcPr>
            <w:tcW w:w="552" w:type="pct"/>
            <w:vAlign w:val="center"/>
          </w:tcPr>
          <w:p w:rsidRPr="00FB2D3D" w:rsidR="00900CEC" w:rsidP="00FB2D3D" w:rsidRDefault="00900CEC" w14:paraId="2F77A2F7" w14:textId="77777777">
            <w:pPr>
              <w:pStyle w:val="Bezproreda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2D3D">
              <w:rPr>
                <w:rFonts w:ascii="Times New Roman" w:hAnsi="Times New Roman"/>
                <w:sz w:val="18"/>
                <w:szCs w:val="18"/>
              </w:rPr>
              <w:t>Ime i prezime / tvrtka  ili naziv vjerovnika</w:t>
            </w:r>
          </w:p>
        </w:tc>
        <w:tc>
          <w:tcPr>
            <w:tcW w:w="379" w:type="pct"/>
            <w:vAlign w:val="center"/>
          </w:tcPr>
          <w:p w:rsidRPr="00FB2D3D" w:rsidR="00900CEC" w:rsidP="00FB2D3D" w:rsidRDefault="00900CEC" w14:paraId="1BB3A06B" w14:textId="1B7A56D9">
            <w:pPr>
              <w:pStyle w:val="Bezproreda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2D3D">
              <w:rPr>
                <w:rFonts w:ascii="Times New Roman" w:hAnsi="Times New Roman"/>
                <w:sz w:val="18"/>
                <w:szCs w:val="18"/>
              </w:rPr>
              <w:t>OIB vjerovnika</w:t>
            </w:r>
          </w:p>
        </w:tc>
        <w:tc>
          <w:tcPr>
            <w:tcW w:w="452" w:type="pct"/>
            <w:vAlign w:val="center"/>
          </w:tcPr>
          <w:p w:rsidRPr="00FB2D3D" w:rsidR="00900CEC" w:rsidP="00FB2D3D" w:rsidRDefault="00900CEC" w14:paraId="551DF5AC" w14:textId="77777777">
            <w:pPr>
              <w:pStyle w:val="Bezproreda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2D3D">
              <w:rPr>
                <w:rFonts w:ascii="Times New Roman" w:hAnsi="Times New Roman"/>
                <w:sz w:val="18"/>
                <w:szCs w:val="18"/>
              </w:rPr>
              <w:t>Adresa / sjedište vjerovnika</w:t>
            </w:r>
          </w:p>
        </w:tc>
        <w:tc>
          <w:tcPr>
            <w:tcW w:w="418" w:type="pct"/>
            <w:vAlign w:val="center"/>
          </w:tcPr>
          <w:p w:rsidR="001E5533" w:rsidP="00FB2D3D" w:rsidRDefault="00900CEC" w14:paraId="7EE0C072" w14:textId="77777777">
            <w:pPr>
              <w:pStyle w:val="Bezproreda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2D3D">
              <w:rPr>
                <w:rFonts w:ascii="Times New Roman" w:hAnsi="Times New Roman"/>
                <w:sz w:val="18"/>
                <w:szCs w:val="18"/>
              </w:rPr>
              <w:t>Iznos prijavljene tražbine</w:t>
            </w:r>
          </w:p>
          <w:p w:rsidRPr="00FB2D3D" w:rsidR="00900CEC" w:rsidP="00FB2D3D" w:rsidRDefault="00900CEC" w14:paraId="7966A84A" w14:textId="651C0460">
            <w:pPr>
              <w:pStyle w:val="Bezproreda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2D3D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1E5533">
              <w:rPr>
                <w:rFonts w:ascii="Times New Roman" w:hAnsi="Times New Roman"/>
                <w:sz w:val="18"/>
                <w:szCs w:val="18"/>
              </w:rPr>
              <w:t>(</w:t>
            </w:r>
            <w:r w:rsidRPr="00FB2D3D" w:rsidR="00522C52">
              <w:rPr>
                <w:rFonts w:ascii="Times New Roman" w:hAnsi="Times New Roman"/>
                <w:sz w:val="18"/>
                <w:szCs w:val="18"/>
              </w:rPr>
              <w:t>EUR</w:t>
            </w:r>
            <w:r w:rsidR="001E5533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676" w:type="pct"/>
            <w:vAlign w:val="center"/>
          </w:tcPr>
          <w:p w:rsidRPr="00FB2D3D" w:rsidR="00900CEC" w:rsidP="00FB2D3D" w:rsidRDefault="00900CEC" w14:paraId="725312CB" w14:textId="77777777">
            <w:pPr>
              <w:pStyle w:val="Bezproreda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2D3D">
              <w:rPr>
                <w:rFonts w:ascii="Times New Roman" w:hAnsi="Times New Roman"/>
                <w:sz w:val="18"/>
                <w:szCs w:val="18"/>
              </w:rPr>
              <w:t>Pravna osnova prijavljene tražbine</w:t>
            </w:r>
          </w:p>
        </w:tc>
        <w:tc>
          <w:tcPr>
            <w:tcW w:w="338" w:type="pct"/>
            <w:vAlign w:val="center"/>
          </w:tcPr>
          <w:p w:rsidRPr="00FB2D3D" w:rsidR="00900CEC" w:rsidP="00FB2D3D" w:rsidRDefault="00900CEC" w14:paraId="7804F5F2" w14:textId="77777777">
            <w:pPr>
              <w:pStyle w:val="Bezproreda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2D3D">
              <w:rPr>
                <w:rFonts w:ascii="Times New Roman" w:hAnsi="Times New Roman"/>
                <w:sz w:val="18"/>
                <w:szCs w:val="18"/>
              </w:rPr>
              <w:t>Iznos priznate tražbine</w:t>
            </w:r>
          </w:p>
          <w:p w:rsidRPr="00FB2D3D" w:rsidR="00900CEC" w:rsidP="00FB2D3D" w:rsidRDefault="00FB2D3D" w14:paraId="715C3D05" w14:textId="10DE9EAC">
            <w:pPr>
              <w:pStyle w:val="Bezproreda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</w:t>
            </w:r>
            <w:r w:rsidRPr="00FB2D3D" w:rsidR="00522C52">
              <w:rPr>
                <w:rFonts w:ascii="Times New Roman" w:hAnsi="Times New Roman"/>
                <w:sz w:val="18"/>
                <w:szCs w:val="18"/>
              </w:rPr>
              <w:t>EUR</w:t>
            </w:r>
            <w:r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531" w:type="pct"/>
            <w:vAlign w:val="center"/>
          </w:tcPr>
          <w:p w:rsidR="00FB2D3D" w:rsidP="00FB2D3D" w:rsidRDefault="00900CEC" w14:paraId="28D6DA72" w14:textId="77777777">
            <w:pPr>
              <w:pStyle w:val="Bezproreda"/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2D3D">
              <w:rPr>
                <w:rFonts w:ascii="Times New Roman" w:hAnsi="Times New Roman"/>
                <w:sz w:val="18"/>
                <w:szCs w:val="18"/>
              </w:rPr>
              <w:t xml:space="preserve">Pravna osnova </w:t>
            </w:r>
          </w:p>
          <w:p w:rsidRPr="00FB2D3D" w:rsidR="00900CEC" w:rsidP="00FB2D3D" w:rsidRDefault="00900CEC" w14:paraId="7A9DEF9C" w14:textId="4779DB17">
            <w:pPr>
              <w:pStyle w:val="Bezproreda"/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2D3D">
              <w:rPr>
                <w:rFonts w:ascii="Times New Roman" w:hAnsi="Times New Roman"/>
                <w:sz w:val="18"/>
                <w:szCs w:val="18"/>
              </w:rPr>
              <w:t>priznate tražbine</w:t>
            </w:r>
          </w:p>
        </w:tc>
        <w:tc>
          <w:tcPr>
            <w:tcW w:w="338" w:type="pct"/>
            <w:vAlign w:val="center"/>
          </w:tcPr>
          <w:p w:rsidRPr="00FB2D3D" w:rsidR="00900CEC" w:rsidP="00FB2D3D" w:rsidRDefault="00900CEC" w14:paraId="17FE2B2F" w14:textId="77777777">
            <w:pPr>
              <w:pStyle w:val="Bezproreda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Pr="00FB2D3D" w:rsidR="00900CEC" w:rsidP="00FB2D3D" w:rsidRDefault="00900CEC" w14:paraId="0CCB7921" w14:textId="77777777">
            <w:pPr>
              <w:pStyle w:val="Bezproreda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2D3D">
              <w:rPr>
                <w:rFonts w:ascii="Times New Roman" w:hAnsi="Times New Roman"/>
                <w:sz w:val="18"/>
                <w:szCs w:val="18"/>
              </w:rPr>
              <w:t>Iznos osporene tražbine</w:t>
            </w:r>
          </w:p>
          <w:p w:rsidRPr="00FB2D3D" w:rsidR="00900CEC" w:rsidP="00FB2D3D" w:rsidRDefault="00900CEC" w14:paraId="74F28C4D" w14:textId="0AEF0B56">
            <w:pPr>
              <w:pStyle w:val="Bezproreda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76" w:type="pct"/>
            <w:vAlign w:val="center"/>
          </w:tcPr>
          <w:p w:rsidRPr="00FB2D3D" w:rsidR="00900CEC" w:rsidP="00FB2D3D" w:rsidRDefault="00900CEC" w14:paraId="17FD5159" w14:textId="77777777">
            <w:pPr>
              <w:pStyle w:val="Bezproreda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Pr="00FB2D3D" w:rsidR="00900CEC" w:rsidP="00FB2D3D" w:rsidRDefault="00900CEC" w14:paraId="6C26820B" w14:textId="77777777">
            <w:pPr>
              <w:pStyle w:val="Bezproreda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2D3D">
              <w:rPr>
                <w:rFonts w:ascii="Times New Roman" w:hAnsi="Times New Roman"/>
                <w:sz w:val="18"/>
                <w:szCs w:val="18"/>
              </w:rPr>
              <w:t>Razlog osporavanja tražbine</w:t>
            </w:r>
          </w:p>
        </w:tc>
        <w:tc>
          <w:tcPr>
            <w:tcW w:w="763" w:type="pct"/>
            <w:vAlign w:val="center"/>
          </w:tcPr>
          <w:p w:rsidRPr="00FB2D3D" w:rsidR="00900CEC" w:rsidP="00FB2D3D" w:rsidRDefault="00900CEC" w14:paraId="1C57E17A" w14:textId="77777777">
            <w:pPr>
              <w:pStyle w:val="Bezproreda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2D3D">
              <w:rPr>
                <w:rFonts w:ascii="Times New Roman" w:hAnsi="Times New Roman"/>
                <w:sz w:val="18"/>
                <w:szCs w:val="18"/>
              </w:rPr>
              <w:t>Oznaka ovršne isprave ako se tražbine zasniva na ovršnoj ispravi</w:t>
            </w:r>
          </w:p>
        </w:tc>
      </w:tr>
      <w:tr w:rsidRPr="00276629" w:rsidR="008A2CAF" w:rsidTr="00257E94" w14:paraId="51196916" w14:textId="77777777">
        <w:trPr>
          <w:jc w:val="center"/>
        </w:trPr>
        <w:tc>
          <w:tcPr>
            <w:tcW w:w="275" w:type="pct"/>
            <w:vAlign w:val="center"/>
          </w:tcPr>
          <w:p w:rsidRPr="001C1D06" w:rsidR="008A2CAF" w:rsidP="00851DF5" w:rsidRDefault="008A2CAF" w14:paraId="448BD128" w14:textId="77777777">
            <w:pPr>
              <w:pStyle w:val="Bezproreda"/>
              <w:numPr>
                <w:ilvl w:val="0"/>
                <w:numId w:val="4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2" w:type="pct"/>
            <w:vAlign w:val="center"/>
          </w:tcPr>
          <w:p w:rsidRPr="00504E48" w:rsidR="008A2CAF" w:rsidP="00990C7C" w:rsidRDefault="008A2CAF" w14:paraId="42E3D33B" w14:textId="09C3FB40">
            <w:pPr>
              <w:pStyle w:val="Bezproreda"/>
              <w:rPr>
                <w:rFonts w:ascii="Times New Roman" w:hAnsi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hr-HR"/>
              </w:rPr>
              <w:t>HRVATSKA AGENCIJA ZA MALO GOSPODARSTVO, INOVACIJE I INVESTICIJE</w:t>
            </w:r>
          </w:p>
        </w:tc>
        <w:tc>
          <w:tcPr>
            <w:tcW w:w="379" w:type="pct"/>
            <w:vAlign w:val="center"/>
          </w:tcPr>
          <w:p w:rsidRPr="00504E48" w:rsidR="008A2CAF" w:rsidP="00990C7C" w:rsidRDefault="00573D3C" w14:paraId="392B6742" w14:textId="7A74DE16">
            <w:pPr>
              <w:pStyle w:val="Bezproreda"/>
              <w:rPr>
                <w:rFonts w:ascii="Times New Roman" w:hAnsi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hr-HR"/>
              </w:rPr>
              <w:t>25609559342</w:t>
            </w:r>
          </w:p>
        </w:tc>
        <w:tc>
          <w:tcPr>
            <w:tcW w:w="452" w:type="pct"/>
            <w:vAlign w:val="center"/>
          </w:tcPr>
          <w:p w:rsidRPr="00504E48" w:rsidR="008A2CAF" w:rsidP="00990C7C" w:rsidRDefault="00573D3C" w14:paraId="51252D3C" w14:textId="46FEC822">
            <w:pPr>
              <w:pStyle w:val="Bezproreda"/>
              <w:rPr>
                <w:rFonts w:ascii="Times New Roman" w:hAnsi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hr-HR"/>
              </w:rPr>
              <w:t>Zagreb, Ksaver 208</w:t>
            </w:r>
          </w:p>
        </w:tc>
        <w:tc>
          <w:tcPr>
            <w:tcW w:w="418" w:type="pct"/>
            <w:vAlign w:val="center"/>
          </w:tcPr>
          <w:p w:rsidRPr="00504E48" w:rsidR="008A2CAF" w:rsidP="001E5533" w:rsidRDefault="00573D3C" w14:paraId="1A4543F8" w14:textId="79C51F62">
            <w:pPr>
              <w:pStyle w:val="Bezproreda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hr-HR"/>
              </w:rPr>
              <w:t>58.144,43</w:t>
            </w:r>
          </w:p>
        </w:tc>
        <w:tc>
          <w:tcPr>
            <w:tcW w:w="676" w:type="pct"/>
            <w:vAlign w:val="center"/>
          </w:tcPr>
          <w:p w:rsidR="008A2CAF" w:rsidP="00990C7C" w:rsidRDefault="00573D3C" w14:paraId="58A7C82C" w14:textId="6CF8B5C9">
            <w:pPr>
              <w:pStyle w:val="Bezproreda"/>
              <w:rPr>
                <w:rFonts w:ascii="Times New Roman" w:hAnsi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hr-HR"/>
              </w:rPr>
              <w:t>Ugovor o zajmu br. 78/17586 od 02.11.2020.g.,</w:t>
            </w:r>
          </w:p>
          <w:p w:rsidRPr="00504E48" w:rsidR="00573D3C" w:rsidP="00990C7C" w:rsidRDefault="00573D3C" w14:paraId="6E4D4D85" w14:textId="1478081D">
            <w:pPr>
              <w:pStyle w:val="Bezproreda"/>
              <w:rPr>
                <w:rFonts w:ascii="Times New Roman" w:hAnsi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hr-HR"/>
              </w:rPr>
              <w:t>Izvod iz poslovnih knjiga na dan 17.05.2024.g.</w:t>
            </w:r>
          </w:p>
        </w:tc>
        <w:tc>
          <w:tcPr>
            <w:tcW w:w="338" w:type="pct"/>
            <w:vAlign w:val="center"/>
          </w:tcPr>
          <w:p w:rsidRPr="00504E48" w:rsidR="008A2CAF" w:rsidP="001E5533" w:rsidRDefault="00573D3C" w14:paraId="26A3CBA6" w14:textId="04BD3FB3">
            <w:pPr>
              <w:pStyle w:val="Bezproreda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hr-HR"/>
              </w:rPr>
              <w:t>58.144,43</w:t>
            </w:r>
          </w:p>
        </w:tc>
        <w:tc>
          <w:tcPr>
            <w:tcW w:w="531" w:type="pct"/>
            <w:vAlign w:val="center"/>
          </w:tcPr>
          <w:p w:rsidR="00573D3C" w:rsidP="00573D3C" w:rsidRDefault="00573D3C" w14:paraId="267A1C57" w14:textId="77777777">
            <w:pPr>
              <w:pStyle w:val="Bezproreda"/>
              <w:rPr>
                <w:rFonts w:ascii="Times New Roman" w:hAnsi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hr-HR"/>
              </w:rPr>
              <w:t>Ugovor o zajmu br. 78/17586 od 02.11.2020.g.,</w:t>
            </w:r>
          </w:p>
          <w:p w:rsidRPr="00504E48" w:rsidR="008A2CAF" w:rsidP="00573D3C" w:rsidRDefault="00573D3C" w14:paraId="74C85B2B" w14:textId="359DEB2E">
            <w:pPr>
              <w:spacing w:after="0"/>
              <w:rPr>
                <w:rFonts w:ascii="Times New Roman" w:hAnsi="Times New Roman" w:eastAsia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hr-HR"/>
              </w:rPr>
              <w:t>Izvod iz poslovnih knjiga na dan 17.05.2024.g.</w:t>
            </w:r>
          </w:p>
        </w:tc>
        <w:tc>
          <w:tcPr>
            <w:tcW w:w="338" w:type="pct"/>
            <w:vAlign w:val="center"/>
          </w:tcPr>
          <w:p w:rsidR="008A2CAF" w:rsidP="001E5533" w:rsidRDefault="008A2CAF" w14:paraId="455E85D8" w14:textId="77777777">
            <w:pPr>
              <w:pStyle w:val="Bezproreda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76" w:type="pct"/>
            <w:vAlign w:val="center"/>
          </w:tcPr>
          <w:p w:rsidR="008A2CAF" w:rsidP="001E5533" w:rsidRDefault="008A2CAF" w14:paraId="564187CF" w14:textId="77777777">
            <w:pPr>
              <w:pStyle w:val="Bezproreda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63" w:type="pct"/>
            <w:vAlign w:val="center"/>
          </w:tcPr>
          <w:p w:rsidRPr="001E5533" w:rsidR="008A2CAF" w:rsidP="001E5533" w:rsidRDefault="00573D3C" w14:paraId="2B03EFF6" w14:textId="48AE1D20">
            <w:pPr>
              <w:pStyle w:val="Bezproreda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3D3C">
              <w:rPr>
                <w:rFonts w:ascii="Times New Roman" w:hAnsi="Times New Roman"/>
                <w:sz w:val="16"/>
                <w:szCs w:val="16"/>
              </w:rPr>
              <w:t>Zadužnica od 02.11.2020.godine, potvrđena od javnog bilježnika Martine Majcen iz Krapine,</w:t>
            </w:r>
            <w:r w:rsidR="007665D0">
              <w:rPr>
                <w:rFonts w:ascii="Times New Roman" w:hAnsi="Times New Roman"/>
                <w:sz w:val="16"/>
                <w:szCs w:val="16"/>
              </w:rPr>
              <w:t xml:space="preserve"> Ljudevita Gaja 8, </w:t>
            </w:r>
            <w:r w:rsidRPr="00573D3C">
              <w:rPr>
                <w:rFonts w:ascii="Times New Roman" w:hAnsi="Times New Roman"/>
                <w:sz w:val="16"/>
                <w:szCs w:val="16"/>
              </w:rPr>
              <w:t>OV-5363/2020 u iznosu od 72.997,54 EUR/550.000,00 KN</w:t>
            </w:r>
          </w:p>
        </w:tc>
      </w:tr>
      <w:tr w:rsidRPr="00276629" w:rsidR="008C25B8" w:rsidTr="00257E94" w14:paraId="5B0787CA" w14:textId="77777777">
        <w:trPr>
          <w:jc w:val="center"/>
        </w:trPr>
        <w:tc>
          <w:tcPr>
            <w:tcW w:w="275" w:type="pct"/>
            <w:vAlign w:val="center"/>
          </w:tcPr>
          <w:p w:rsidRPr="001C1D06" w:rsidR="008C25B8" w:rsidP="008C25B8" w:rsidRDefault="008C25B8" w14:paraId="1AD1A082" w14:textId="77777777">
            <w:pPr>
              <w:pStyle w:val="Bezproreda"/>
              <w:numPr>
                <w:ilvl w:val="0"/>
                <w:numId w:val="4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2" w:type="pct"/>
            <w:vAlign w:val="center"/>
          </w:tcPr>
          <w:p w:rsidRPr="00EC3D75" w:rsidR="008C25B8" w:rsidP="008C25B8" w:rsidRDefault="008C25B8" w14:paraId="77076195" w14:textId="1A610BE2">
            <w:pPr>
              <w:pStyle w:val="Bezproreda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>
              <w:rPr>
                <w:rFonts w:ascii="Times New Roman" w:hAnsi="Times New Roman"/>
                <w:sz w:val="16"/>
                <w:szCs w:val="16"/>
                <w:lang w:eastAsia="hr-HR"/>
              </w:rPr>
              <w:t>iData Fleet Management d.o.o.</w:t>
            </w:r>
          </w:p>
        </w:tc>
        <w:tc>
          <w:tcPr>
            <w:tcW w:w="379" w:type="pct"/>
            <w:vAlign w:val="center"/>
          </w:tcPr>
          <w:p w:rsidRPr="00EC3D75" w:rsidR="008C25B8" w:rsidP="008C25B8" w:rsidRDefault="008C25B8" w14:paraId="71378078" w14:textId="264709D1">
            <w:pPr>
              <w:pStyle w:val="Bezproreda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EC3D75">
              <w:rPr>
                <w:rFonts w:ascii="Times New Roman" w:hAnsi="Times New Roman"/>
                <w:sz w:val="16"/>
                <w:szCs w:val="16"/>
                <w:lang w:eastAsia="hr-HR"/>
              </w:rPr>
              <w:t>55970503862</w:t>
            </w:r>
          </w:p>
        </w:tc>
        <w:tc>
          <w:tcPr>
            <w:tcW w:w="452" w:type="pct"/>
            <w:vAlign w:val="center"/>
          </w:tcPr>
          <w:p w:rsidRPr="008A2CAF" w:rsidR="008C25B8" w:rsidP="008C25B8" w:rsidRDefault="008C25B8" w14:paraId="794878CC" w14:textId="6B21D3E4">
            <w:pPr>
              <w:pStyle w:val="Bezproreda"/>
              <w:rPr>
                <w:rFonts w:ascii="Times New Roman" w:hAnsi="Times New Roman"/>
                <w:color w:val="FF0000"/>
                <w:sz w:val="16"/>
                <w:szCs w:val="16"/>
                <w:lang w:eastAsia="hr-HR"/>
              </w:rPr>
            </w:pPr>
            <w:r w:rsidRPr="00EC3D75">
              <w:rPr>
                <w:rFonts w:ascii="Times New Roman" w:hAnsi="Times New Roman"/>
                <w:sz w:val="16"/>
                <w:szCs w:val="16"/>
                <w:lang w:eastAsia="hr-HR"/>
              </w:rPr>
              <w:t>Z</w:t>
            </w:r>
            <w:r>
              <w:rPr>
                <w:rFonts w:ascii="Times New Roman" w:hAnsi="Times New Roman"/>
                <w:sz w:val="16"/>
                <w:szCs w:val="16"/>
                <w:lang w:eastAsia="hr-HR"/>
              </w:rPr>
              <w:t>agreb (Grad Zagreb), Horvaćanska cesta 26</w:t>
            </w:r>
          </w:p>
        </w:tc>
        <w:tc>
          <w:tcPr>
            <w:tcW w:w="418" w:type="pct"/>
            <w:vAlign w:val="center"/>
          </w:tcPr>
          <w:p w:rsidRPr="008A2CAF" w:rsidR="008C25B8" w:rsidP="008C25B8" w:rsidRDefault="008C25B8" w14:paraId="6C4F1807" w14:textId="24E766F3">
            <w:pPr>
              <w:pStyle w:val="Bezproreda"/>
              <w:jc w:val="right"/>
              <w:rPr>
                <w:rFonts w:ascii="Times New Roman" w:hAnsi="Times New Roman"/>
                <w:color w:val="FF0000"/>
                <w:sz w:val="16"/>
                <w:szCs w:val="16"/>
                <w:lang w:eastAsia="hr-HR"/>
              </w:rPr>
            </w:pPr>
            <w:r w:rsidRPr="008C25B8">
              <w:rPr>
                <w:rFonts w:ascii="Times New Roman" w:hAnsi="Times New Roman"/>
                <w:sz w:val="16"/>
                <w:szCs w:val="16"/>
                <w:lang w:eastAsia="hr-HR"/>
              </w:rPr>
              <w:t>2.264,22</w:t>
            </w:r>
          </w:p>
        </w:tc>
        <w:tc>
          <w:tcPr>
            <w:tcW w:w="676" w:type="pct"/>
            <w:vAlign w:val="center"/>
          </w:tcPr>
          <w:p w:rsidR="008C25B8" w:rsidP="008C25B8" w:rsidRDefault="008C25B8" w14:paraId="3D2DD73E" w14:textId="77777777">
            <w:pPr>
              <w:pStyle w:val="Bezproreda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8C25B8">
              <w:rPr>
                <w:rFonts w:ascii="Times New Roman" w:hAnsi="Times New Roman"/>
                <w:sz w:val="16"/>
                <w:szCs w:val="16"/>
                <w:lang w:eastAsia="hr-HR"/>
              </w:rPr>
              <w:t>Izvod otvorenih stavaka do 17.03.2024.g.</w:t>
            </w:r>
          </w:p>
          <w:p w:rsidRPr="008A2CAF" w:rsidR="008C25B8" w:rsidP="008C25B8" w:rsidRDefault="008C25B8" w14:paraId="3159B05E" w14:textId="156A7D47">
            <w:pPr>
              <w:pStyle w:val="Bezproreda"/>
              <w:rPr>
                <w:rFonts w:ascii="Times New Roman" w:hAnsi="Times New Roman"/>
                <w:color w:val="FF0000"/>
                <w:sz w:val="16"/>
                <w:szCs w:val="16"/>
                <w:lang w:eastAsia="hr-HR"/>
              </w:rPr>
            </w:pPr>
            <w:r>
              <w:rPr>
                <w:rFonts w:ascii="Times New Roman" w:hAnsi="Times New Roman"/>
                <w:sz w:val="16"/>
                <w:szCs w:val="16"/>
                <w:lang w:eastAsia="hr-HR"/>
              </w:rPr>
              <w:t>Račun broj 2018-01-97 od 05.06.2024.g.</w:t>
            </w:r>
          </w:p>
        </w:tc>
        <w:tc>
          <w:tcPr>
            <w:tcW w:w="338" w:type="pct"/>
            <w:vAlign w:val="center"/>
          </w:tcPr>
          <w:p w:rsidRPr="008A2CAF" w:rsidR="008C25B8" w:rsidP="008C25B8" w:rsidRDefault="008C25B8" w14:paraId="58CFC84F" w14:textId="5C448F5D">
            <w:pPr>
              <w:pStyle w:val="Bezproreda"/>
              <w:jc w:val="right"/>
              <w:rPr>
                <w:rFonts w:ascii="Times New Roman" w:hAnsi="Times New Roman"/>
                <w:color w:val="FF0000"/>
                <w:sz w:val="16"/>
                <w:szCs w:val="16"/>
                <w:lang w:eastAsia="hr-HR"/>
              </w:rPr>
            </w:pPr>
            <w:r w:rsidRPr="008C25B8">
              <w:rPr>
                <w:rFonts w:ascii="Times New Roman" w:hAnsi="Times New Roman"/>
                <w:sz w:val="16"/>
                <w:szCs w:val="16"/>
                <w:lang w:eastAsia="hr-HR"/>
              </w:rPr>
              <w:t>1.514,22</w:t>
            </w:r>
          </w:p>
        </w:tc>
        <w:tc>
          <w:tcPr>
            <w:tcW w:w="531" w:type="pct"/>
            <w:vAlign w:val="center"/>
          </w:tcPr>
          <w:p w:rsidRPr="008A2CAF" w:rsidR="008C25B8" w:rsidP="008C25B8" w:rsidRDefault="008C25B8" w14:paraId="36446773" w14:textId="3DAB3DE3">
            <w:pPr>
              <w:spacing w:after="0"/>
              <w:jc w:val="center"/>
              <w:rPr>
                <w:rFonts w:ascii="Times New Roman" w:hAnsi="Times New Roman" w:eastAsia="Times New Roman"/>
                <w:color w:val="FF0000"/>
                <w:sz w:val="16"/>
                <w:szCs w:val="16"/>
                <w:lang w:eastAsia="hr-HR"/>
              </w:rPr>
            </w:pPr>
            <w:r w:rsidRPr="008C25B8">
              <w:rPr>
                <w:rFonts w:ascii="Times New Roman" w:hAnsi="Times New Roman"/>
                <w:sz w:val="16"/>
                <w:szCs w:val="16"/>
                <w:lang w:eastAsia="hr-HR"/>
              </w:rPr>
              <w:t>Izvod otvorenih stavaka do 17.03.2024.g.</w:t>
            </w:r>
          </w:p>
        </w:tc>
        <w:tc>
          <w:tcPr>
            <w:tcW w:w="338" w:type="pct"/>
            <w:vAlign w:val="center"/>
          </w:tcPr>
          <w:p w:rsidRPr="008A2CAF" w:rsidR="008C25B8" w:rsidP="008C25B8" w:rsidRDefault="008C25B8" w14:paraId="79417E11" w14:textId="16D56AC1">
            <w:pPr>
              <w:pStyle w:val="Bezproreda"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8C25B8">
              <w:rPr>
                <w:rFonts w:ascii="Times New Roman" w:hAnsi="Times New Roman"/>
                <w:sz w:val="18"/>
                <w:szCs w:val="18"/>
              </w:rPr>
              <w:t>750,00</w:t>
            </w:r>
          </w:p>
        </w:tc>
        <w:tc>
          <w:tcPr>
            <w:tcW w:w="276" w:type="pct"/>
            <w:vAlign w:val="center"/>
          </w:tcPr>
          <w:p w:rsidR="008C5A21" w:rsidP="008C5A21" w:rsidRDefault="008C25B8" w14:paraId="6C793FD6" w14:textId="6DDA429D">
            <w:pPr>
              <w:pStyle w:val="Bezproreda"/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>
              <w:rPr>
                <w:rFonts w:ascii="Times New Roman" w:hAnsi="Times New Roman"/>
                <w:sz w:val="16"/>
                <w:szCs w:val="16"/>
                <w:lang w:eastAsia="hr-HR"/>
              </w:rPr>
              <w:t xml:space="preserve">Račun broj 2018-01-97 </w:t>
            </w:r>
            <w:r w:rsidR="008C5A21">
              <w:rPr>
                <w:rFonts w:ascii="Times New Roman" w:hAnsi="Times New Roman"/>
                <w:sz w:val="16"/>
                <w:szCs w:val="16"/>
                <w:lang w:eastAsia="hr-HR"/>
              </w:rPr>
              <w:t xml:space="preserve">izdan </w:t>
            </w:r>
            <w:r>
              <w:rPr>
                <w:rFonts w:ascii="Times New Roman" w:hAnsi="Times New Roman"/>
                <w:sz w:val="16"/>
                <w:szCs w:val="16"/>
                <w:lang w:eastAsia="hr-HR"/>
              </w:rPr>
              <w:t>05.06.</w:t>
            </w:r>
          </w:p>
          <w:p w:rsidRPr="008A2CAF" w:rsidR="008C25B8" w:rsidP="008C5A21" w:rsidRDefault="008C25B8" w14:paraId="608E4377" w14:textId="21484484">
            <w:pPr>
              <w:pStyle w:val="Bezproreda"/>
              <w:spacing w:after="0"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/>
                <w:sz w:val="16"/>
                <w:szCs w:val="16"/>
                <w:lang w:eastAsia="hr-HR"/>
              </w:rPr>
              <w:t>2024.g.</w:t>
            </w:r>
          </w:p>
        </w:tc>
        <w:tc>
          <w:tcPr>
            <w:tcW w:w="763" w:type="pct"/>
            <w:vAlign w:val="center"/>
          </w:tcPr>
          <w:p w:rsidRPr="008A2CAF" w:rsidR="008C25B8" w:rsidP="008C25B8" w:rsidRDefault="008C25B8" w14:paraId="4CBF1EA5" w14:textId="460A0A1B">
            <w:pPr>
              <w:pStyle w:val="Bezproreda"/>
              <w:jc w:val="center"/>
              <w:rPr>
                <w:rFonts w:ascii="Times New Roman" w:hAnsi="Times New Roman"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color w:val="FF0000"/>
                <w:sz w:val="16"/>
                <w:szCs w:val="16"/>
              </w:rPr>
              <w:t>-</w:t>
            </w:r>
          </w:p>
        </w:tc>
      </w:tr>
      <w:tr w:rsidRPr="00276629" w:rsidR="008C25B8" w:rsidTr="00257E94" w14:paraId="37E800D7" w14:textId="77777777">
        <w:trPr>
          <w:jc w:val="center"/>
        </w:trPr>
        <w:tc>
          <w:tcPr>
            <w:tcW w:w="275" w:type="pct"/>
            <w:vAlign w:val="center"/>
          </w:tcPr>
          <w:p w:rsidRPr="001C1D06" w:rsidR="008C25B8" w:rsidP="008C25B8" w:rsidRDefault="008C25B8" w14:paraId="35CCDD05" w14:textId="77777777">
            <w:pPr>
              <w:pStyle w:val="Bezproreda"/>
              <w:numPr>
                <w:ilvl w:val="0"/>
                <w:numId w:val="4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2" w:type="pct"/>
            <w:vAlign w:val="center"/>
          </w:tcPr>
          <w:p w:rsidRPr="008C25B8" w:rsidR="008C25B8" w:rsidP="008C25B8" w:rsidRDefault="008C25B8" w14:paraId="0F47C98F" w14:textId="79C856E8">
            <w:pPr>
              <w:pStyle w:val="Bezproreda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8C25B8">
              <w:rPr>
                <w:rFonts w:ascii="Times New Roman" w:hAnsi="Times New Roman"/>
                <w:sz w:val="16"/>
                <w:szCs w:val="16"/>
                <w:lang w:eastAsia="hr-HR"/>
              </w:rPr>
              <w:t>FINANCIJSKA AGENCIJA</w:t>
            </w:r>
          </w:p>
        </w:tc>
        <w:tc>
          <w:tcPr>
            <w:tcW w:w="379" w:type="pct"/>
            <w:vAlign w:val="center"/>
          </w:tcPr>
          <w:p w:rsidRPr="008C25B8" w:rsidR="008C25B8" w:rsidP="008C25B8" w:rsidRDefault="008C25B8" w14:paraId="500C2407" w14:textId="15BAF500">
            <w:pPr>
              <w:pStyle w:val="Bezproreda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8C25B8">
              <w:rPr>
                <w:rFonts w:ascii="Times New Roman" w:hAnsi="Times New Roman"/>
                <w:sz w:val="16"/>
                <w:szCs w:val="16"/>
                <w:lang w:eastAsia="hr-HR"/>
              </w:rPr>
              <w:t>85821130368</w:t>
            </w:r>
          </w:p>
        </w:tc>
        <w:tc>
          <w:tcPr>
            <w:tcW w:w="452" w:type="pct"/>
            <w:vAlign w:val="center"/>
          </w:tcPr>
          <w:p w:rsidRPr="008C25B8" w:rsidR="008C25B8" w:rsidP="008C25B8" w:rsidRDefault="008C25B8" w14:paraId="7CCEF968" w14:textId="4055B813">
            <w:pPr>
              <w:pStyle w:val="Bezproreda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8C25B8">
              <w:rPr>
                <w:rFonts w:ascii="Times New Roman" w:hAnsi="Times New Roman"/>
                <w:sz w:val="16"/>
                <w:szCs w:val="16"/>
                <w:lang w:eastAsia="hr-HR"/>
              </w:rPr>
              <w:t>Ulica grada Vukovara 70, Zagreb</w:t>
            </w:r>
          </w:p>
        </w:tc>
        <w:tc>
          <w:tcPr>
            <w:tcW w:w="418" w:type="pct"/>
            <w:vAlign w:val="center"/>
          </w:tcPr>
          <w:p w:rsidRPr="008C25B8" w:rsidR="008C25B8" w:rsidP="008C25B8" w:rsidRDefault="008C25B8" w14:paraId="2B42F4F5" w14:textId="3D7E177F">
            <w:pPr>
              <w:pStyle w:val="Bezproreda"/>
              <w:jc w:val="right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>
              <w:rPr>
                <w:rFonts w:ascii="Times New Roman" w:hAnsi="Times New Roman"/>
                <w:sz w:val="16"/>
                <w:szCs w:val="16"/>
                <w:lang w:eastAsia="hr-HR"/>
              </w:rPr>
              <w:t>152,63</w:t>
            </w:r>
            <w:r w:rsidRPr="008C25B8">
              <w:rPr>
                <w:rFonts w:ascii="Times New Roman" w:hAnsi="Times New Roman"/>
                <w:sz w:val="16"/>
                <w:szCs w:val="16"/>
                <w:lang w:eastAsia="hr-HR"/>
              </w:rPr>
              <w:t xml:space="preserve"> </w:t>
            </w:r>
          </w:p>
        </w:tc>
        <w:tc>
          <w:tcPr>
            <w:tcW w:w="676" w:type="pct"/>
            <w:vAlign w:val="center"/>
          </w:tcPr>
          <w:p w:rsidRPr="008C25B8" w:rsidR="008C25B8" w:rsidP="008C25B8" w:rsidRDefault="008C25B8" w14:paraId="42BC1D51" w14:textId="55972D6A">
            <w:pPr>
              <w:pStyle w:val="Bezproreda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8C25B8">
              <w:rPr>
                <w:rFonts w:ascii="Times New Roman" w:hAnsi="Times New Roman"/>
                <w:sz w:val="16"/>
                <w:szCs w:val="16"/>
                <w:lang w:eastAsia="hr-HR"/>
              </w:rPr>
              <w:t>Naknada za provedbu osnova za plaćanje - prisilna naplata</w:t>
            </w:r>
          </w:p>
        </w:tc>
        <w:tc>
          <w:tcPr>
            <w:tcW w:w="338" w:type="pct"/>
            <w:vAlign w:val="center"/>
          </w:tcPr>
          <w:p w:rsidRPr="008C25B8" w:rsidR="008C25B8" w:rsidP="008C25B8" w:rsidRDefault="008C25B8" w14:paraId="45BD7CC0" w14:textId="37E6ED3D">
            <w:pPr>
              <w:pStyle w:val="Bezproreda"/>
              <w:jc w:val="right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>
              <w:rPr>
                <w:rFonts w:ascii="Times New Roman" w:hAnsi="Times New Roman"/>
                <w:sz w:val="16"/>
                <w:szCs w:val="16"/>
                <w:lang w:eastAsia="hr-HR"/>
              </w:rPr>
              <w:t>152,63</w:t>
            </w:r>
            <w:r w:rsidRPr="008C25B8">
              <w:rPr>
                <w:rFonts w:ascii="Times New Roman" w:hAnsi="Times New Roman"/>
                <w:sz w:val="16"/>
                <w:szCs w:val="16"/>
                <w:lang w:eastAsia="hr-HR"/>
              </w:rPr>
              <w:t xml:space="preserve"> </w:t>
            </w:r>
          </w:p>
        </w:tc>
        <w:tc>
          <w:tcPr>
            <w:tcW w:w="531" w:type="pct"/>
            <w:vAlign w:val="center"/>
          </w:tcPr>
          <w:p w:rsidRPr="008C25B8" w:rsidR="008C25B8" w:rsidP="008C25B8" w:rsidRDefault="008C25B8" w14:paraId="1167A0CD" w14:textId="1C521E04">
            <w:pPr>
              <w:spacing w:after="0"/>
              <w:jc w:val="center"/>
              <w:rPr>
                <w:rFonts w:ascii="Times New Roman" w:hAnsi="Times New Roman" w:eastAsia="Times New Roman"/>
                <w:sz w:val="16"/>
                <w:szCs w:val="16"/>
                <w:lang w:eastAsia="hr-HR"/>
              </w:rPr>
            </w:pPr>
            <w:r w:rsidRPr="008C25B8">
              <w:rPr>
                <w:rFonts w:ascii="Times New Roman" w:hAnsi="Times New Roman" w:eastAsia="Times New Roman"/>
                <w:sz w:val="16"/>
                <w:szCs w:val="16"/>
                <w:lang w:eastAsia="hr-HR"/>
              </w:rPr>
              <w:t>Naknada za provedbu osnova za plaćanje - prisilna naplata</w:t>
            </w:r>
          </w:p>
        </w:tc>
        <w:tc>
          <w:tcPr>
            <w:tcW w:w="338" w:type="pct"/>
            <w:vAlign w:val="center"/>
          </w:tcPr>
          <w:p w:rsidRPr="008C25B8" w:rsidR="008C25B8" w:rsidP="008C25B8" w:rsidRDefault="008C25B8" w14:paraId="4F90A426" w14:textId="15562D76">
            <w:pPr>
              <w:pStyle w:val="Bezproreda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25B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76" w:type="pct"/>
            <w:vAlign w:val="center"/>
          </w:tcPr>
          <w:p w:rsidRPr="008C25B8" w:rsidR="008C25B8" w:rsidP="008C25B8" w:rsidRDefault="008C25B8" w14:paraId="7AF6312C" w14:textId="261ACF93">
            <w:pPr>
              <w:pStyle w:val="Bezproreda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25B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63" w:type="pct"/>
            <w:vAlign w:val="center"/>
          </w:tcPr>
          <w:p w:rsidRPr="008C25B8" w:rsidR="008C25B8" w:rsidP="008C25B8" w:rsidRDefault="008C25B8" w14:paraId="51C9705A" w14:textId="6D9A0DB8">
            <w:pPr>
              <w:pStyle w:val="Bezproreda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C25B8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Pr="00276629" w:rsidR="008C25B8" w:rsidTr="00257E94" w14:paraId="0635A58E" w14:textId="77777777">
        <w:trPr>
          <w:jc w:val="center"/>
        </w:trPr>
        <w:tc>
          <w:tcPr>
            <w:tcW w:w="275" w:type="pct"/>
            <w:vAlign w:val="center"/>
          </w:tcPr>
          <w:p w:rsidRPr="001C1D06" w:rsidR="008C25B8" w:rsidP="008C25B8" w:rsidRDefault="008C25B8" w14:paraId="5C60557B" w14:textId="77777777">
            <w:pPr>
              <w:pStyle w:val="Bezproreda"/>
              <w:numPr>
                <w:ilvl w:val="0"/>
                <w:numId w:val="4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2" w:type="pct"/>
            <w:vAlign w:val="center"/>
          </w:tcPr>
          <w:p w:rsidRPr="008C25B8" w:rsidR="008C25B8" w:rsidP="008C25B8" w:rsidRDefault="008C25B8" w14:paraId="76BC3DFA" w14:textId="053CC9A1">
            <w:pPr>
              <w:pStyle w:val="Bezproreda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8C25B8">
              <w:rPr>
                <w:rFonts w:ascii="Times New Roman" w:hAnsi="Times New Roman"/>
                <w:sz w:val="16"/>
                <w:szCs w:val="16"/>
                <w:lang w:eastAsia="hr-HR"/>
              </w:rPr>
              <w:t>CROATIA OSIGURANJE  D.D.</w:t>
            </w:r>
          </w:p>
        </w:tc>
        <w:tc>
          <w:tcPr>
            <w:tcW w:w="379" w:type="pct"/>
            <w:vAlign w:val="center"/>
          </w:tcPr>
          <w:p w:rsidRPr="008C25B8" w:rsidR="008C25B8" w:rsidP="008C25B8" w:rsidRDefault="0029059C" w14:paraId="2EA2880C" w14:textId="680B2213">
            <w:pPr>
              <w:pStyle w:val="Bezproreda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>
              <w:rPr>
                <w:rFonts w:ascii="Times New Roman" w:hAnsi="Times New Roman"/>
                <w:sz w:val="16"/>
                <w:szCs w:val="16"/>
                <w:lang w:eastAsia="hr-HR"/>
              </w:rPr>
              <w:t>26187994862</w:t>
            </w:r>
          </w:p>
        </w:tc>
        <w:tc>
          <w:tcPr>
            <w:tcW w:w="452" w:type="pct"/>
            <w:vAlign w:val="center"/>
          </w:tcPr>
          <w:p w:rsidRPr="0029059C" w:rsidR="008C25B8" w:rsidP="008C25B8" w:rsidRDefault="0029059C" w14:paraId="2C4A0150" w14:textId="74587774">
            <w:pPr>
              <w:pStyle w:val="Bezproreda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>
              <w:rPr>
                <w:rFonts w:ascii="Times New Roman" w:hAnsi="Times New Roman"/>
                <w:sz w:val="16"/>
                <w:szCs w:val="16"/>
                <w:lang w:eastAsia="hr-HR"/>
              </w:rPr>
              <w:t>Jagićeva 33, Zagreb</w:t>
            </w:r>
          </w:p>
        </w:tc>
        <w:tc>
          <w:tcPr>
            <w:tcW w:w="418" w:type="pct"/>
            <w:vAlign w:val="center"/>
          </w:tcPr>
          <w:p w:rsidRPr="0029059C" w:rsidR="008C25B8" w:rsidP="008C25B8" w:rsidRDefault="0029059C" w14:paraId="2E212272" w14:textId="0DE7C400">
            <w:pPr>
              <w:pStyle w:val="Bezproreda"/>
              <w:jc w:val="right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29059C">
              <w:rPr>
                <w:rFonts w:ascii="Times New Roman" w:hAnsi="Times New Roman"/>
                <w:sz w:val="16"/>
                <w:szCs w:val="16"/>
                <w:lang w:eastAsia="hr-HR"/>
              </w:rPr>
              <w:t>7.950,09</w:t>
            </w:r>
          </w:p>
        </w:tc>
        <w:tc>
          <w:tcPr>
            <w:tcW w:w="676" w:type="pct"/>
            <w:vAlign w:val="center"/>
          </w:tcPr>
          <w:p w:rsidRPr="0029059C" w:rsidR="008C25B8" w:rsidP="008C25B8" w:rsidRDefault="0029059C" w14:paraId="483334B9" w14:textId="64D71B97">
            <w:pPr>
              <w:pStyle w:val="Bezproreda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>
              <w:rPr>
                <w:rFonts w:ascii="Times New Roman" w:hAnsi="Times New Roman"/>
                <w:sz w:val="16"/>
                <w:szCs w:val="16"/>
                <w:lang w:eastAsia="hr-HR"/>
              </w:rPr>
              <w:t>Ponuda/Polica osiguranja br. 352620411103, Ugovor br. 294620410087 o izdavanju jamstva i Ponuda osiguranja br. 377620410193, Zadužnica OV-2600/2019 i OV-2601/2019</w:t>
            </w:r>
          </w:p>
        </w:tc>
        <w:tc>
          <w:tcPr>
            <w:tcW w:w="338" w:type="pct"/>
            <w:vAlign w:val="center"/>
          </w:tcPr>
          <w:p w:rsidRPr="008A2CAF" w:rsidR="008C25B8" w:rsidP="008C25B8" w:rsidRDefault="0029059C" w14:paraId="6F7A77B8" w14:textId="3ED6FDF7">
            <w:pPr>
              <w:pStyle w:val="Bezproreda"/>
              <w:jc w:val="right"/>
              <w:rPr>
                <w:rFonts w:ascii="Times New Roman" w:hAnsi="Times New Roman"/>
                <w:color w:val="FF0000"/>
                <w:sz w:val="16"/>
                <w:szCs w:val="16"/>
                <w:lang w:eastAsia="hr-HR"/>
              </w:rPr>
            </w:pPr>
            <w:r w:rsidRPr="0029059C">
              <w:rPr>
                <w:rFonts w:ascii="Times New Roman" w:hAnsi="Times New Roman"/>
                <w:sz w:val="16"/>
                <w:szCs w:val="16"/>
                <w:lang w:eastAsia="hr-HR"/>
              </w:rPr>
              <w:t>7</w:t>
            </w:r>
            <w:r>
              <w:rPr>
                <w:rFonts w:ascii="Times New Roman" w:hAnsi="Times New Roman"/>
                <w:sz w:val="16"/>
                <w:szCs w:val="16"/>
                <w:lang w:eastAsia="hr-HR"/>
              </w:rPr>
              <w:t>.</w:t>
            </w:r>
            <w:r w:rsidRPr="0029059C">
              <w:rPr>
                <w:rFonts w:ascii="Times New Roman" w:hAnsi="Times New Roman"/>
                <w:sz w:val="16"/>
                <w:szCs w:val="16"/>
                <w:lang w:eastAsia="hr-HR"/>
              </w:rPr>
              <w:t>950,09</w:t>
            </w:r>
          </w:p>
        </w:tc>
        <w:tc>
          <w:tcPr>
            <w:tcW w:w="531" w:type="pct"/>
            <w:vAlign w:val="center"/>
          </w:tcPr>
          <w:p w:rsidRPr="008A2CAF" w:rsidR="008C25B8" w:rsidP="008C25B8" w:rsidRDefault="0029059C" w14:paraId="484FB7DE" w14:textId="5D6FB286">
            <w:pPr>
              <w:spacing w:after="0"/>
              <w:jc w:val="center"/>
              <w:rPr>
                <w:rFonts w:ascii="Times New Roman" w:hAnsi="Times New Roman" w:eastAsia="Times New Roman"/>
                <w:color w:val="FF0000"/>
                <w:sz w:val="16"/>
                <w:szCs w:val="16"/>
                <w:lang w:eastAsia="hr-HR"/>
              </w:rPr>
            </w:pPr>
            <w:r>
              <w:rPr>
                <w:rFonts w:ascii="Times New Roman" w:hAnsi="Times New Roman"/>
                <w:sz w:val="16"/>
                <w:szCs w:val="16"/>
                <w:lang w:eastAsia="hr-HR"/>
              </w:rPr>
              <w:t>Ponuda/Polica osiguranja br. 352620411103, Ugovor br. 294620410087 o izdavanju jamstva i Ponuda osiguranja br. 377620410193, Zadužnica OV-2600/2019 i OV-2601/2019</w:t>
            </w:r>
          </w:p>
        </w:tc>
        <w:tc>
          <w:tcPr>
            <w:tcW w:w="338" w:type="pct"/>
            <w:vAlign w:val="center"/>
          </w:tcPr>
          <w:p w:rsidRPr="008A2CAF" w:rsidR="008C25B8" w:rsidP="008C25B8" w:rsidRDefault="008C25B8" w14:paraId="354D9A63" w14:textId="77777777">
            <w:pPr>
              <w:pStyle w:val="Bezproreda"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</w:tc>
        <w:tc>
          <w:tcPr>
            <w:tcW w:w="276" w:type="pct"/>
            <w:vAlign w:val="center"/>
          </w:tcPr>
          <w:p w:rsidRPr="008A2CAF" w:rsidR="008C25B8" w:rsidP="008C25B8" w:rsidRDefault="008C25B8" w14:paraId="7D28A087" w14:textId="77777777">
            <w:pPr>
              <w:pStyle w:val="Bezproreda"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</w:tc>
        <w:tc>
          <w:tcPr>
            <w:tcW w:w="763" w:type="pct"/>
            <w:vAlign w:val="center"/>
          </w:tcPr>
          <w:p w:rsidR="00D73CC1" w:rsidP="00D73CC1" w:rsidRDefault="00D73CC1" w14:paraId="31F0A410" w14:textId="500620C8">
            <w:pPr>
              <w:pStyle w:val="Bezproreda"/>
              <w:spacing w:after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Da, z</w:t>
            </w:r>
            <w:r w:rsidR="006D2C61">
              <w:rPr>
                <w:rFonts w:ascii="Times New Roman" w:hAnsi="Times New Roman"/>
                <w:sz w:val="16"/>
                <w:szCs w:val="16"/>
              </w:rPr>
              <w:t>a iznos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6D2C61">
              <w:rPr>
                <w:rFonts w:ascii="Times New Roman" w:hAnsi="Times New Roman"/>
                <w:sz w:val="16"/>
                <w:szCs w:val="16"/>
              </w:rPr>
              <w:t>6.640,78EUR: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573D3C" w:rsidR="0029059C">
              <w:rPr>
                <w:rFonts w:ascii="Times New Roman" w:hAnsi="Times New Roman"/>
                <w:sz w:val="16"/>
                <w:szCs w:val="16"/>
              </w:rPr>
              <w:t>Zadužnica od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216238">
              <w:rPr>
                <w:rFonts w:ascii="Times New Roman" w:hAnsi="Times New Roman"/>
                <w:sz w:val="16"/>
                <w:szCs w:val="16"/>
              </w:rPr>
              <w:t>14.10.2019</w:t>
            </w:r>
            <w:r w:rsidRPr="00573D3C" w:rsidR="0029059C">
              <w:rPr>
                <w:rFonts w:ascii="Times New Roman" w:hAnsi="Times New Roman"/>
                <w:sz w:val="16"/>
                <w:szCs w:val="16"/>
              </w:rPr>
              <w:t>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573D3C" w:rsidR="0029059C">
              <w:rPr>
                <w:rFonts w:ascii="Times New Roman" w:hAnsi="Times New Roman"/>
                <w:sz w:val="16"/>
                <w:szCs w:val="16"/>
              </w:rPr>
              <w:t>godine, potvrđena od j</w:t>
            </w:r>
            <w:r>
              <w:rPr>
                <w:rFonts w:ascii="Times New Roman" w:hAnsi="Times New Roman"/>
                <w:sz w:val="16"/>
                <w:szCs w:val="16"/>
              </w:rPr>
              <w:t>.</w:t>
            </w:r>
            <w:r w:rsidRPr="00573D3C" w:rsidR="0029059C">
              <w:rPr>
                <w:rFonts w:ascii="Times New Roman" w:hAnsi="Times New Roman"/>
                <w:sz w:val="16"/>
                <w:szCs w:val="16"/>
              </w:rPr>
              <w:t>b</w:t>
            </w:r>
            <w:r>
              <w:rPr>
                <w:rFonts w:ascii="Times New Roman" w:hAnsi="Times New Roman"/>
                <w:sz w:val="16"/>
                <w:szCs w:val="16"/>
              </w:rPr>
              <w:t>.</w:t>
            </w:r>
            <w:r w:rsidRPr="00573D3C" w:rsidR="0029059C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216238">
              <w:rPr>
                <w:rFonts w:ascii="Times New Roman" w:hAnsi="Times New Roman"/>
                <w:sz w:val="16"/>
                <w:szCs w:val="16"/>
              </w:rPr>
              <w:t>Konstantin Dika</w:t>
            </w:r>
            <w:r w:rsidRPr="00573D3C" w:rsidR="0029059C">
              <w:rPr>
                <w:rFonts w:ascii="Times New Roman" w:hAnsi="Times New Roman"/>
                <w:sz w:val="16"/>
                <w:szCs w:val="16"/>
              </w:rPr>
              <w:t xml:space="preserve"> iz Krapine</w:t>
            </w:r>
            <w:r w:rsidR="00216238">
              <w:rPr>
                <w:rFonts w:ascii="Times New Roman" w:hAnsi="Times New Roman"/>
                <w:sz w:val="16"/>
                <w:szCs w:val="16"/>
              </w:rPr>
              <w:t>, Kardinala Stepinca 6</w:t>
            </w:r>
            <w:r w:rsidRPr="00573D3C" w:rsidR="0029059C">
              <w:rPr>
                <w:rFonts w:ascii="Times New Roman" w:hAnsi="Times New Roman"/>
                <w:sz w:val="16"/>
                <w:szCs w:val="16"/>
              </w:rPr>
              <w:t>,</w:t>
            </w:r>
          </w:p>
          <w:p w:rsidR="008C25B8" w:rsidP="00D73CC1" w:rsidRDefault="0029059C" w14:paraId="4983CDB9" w14:textId="464DCE50">
            <w:pPr>
              <w:pStyle w:val="Bezproreda"/>
              <w:spacing w:after="0"/>
              <w:rPr>
                <w:rFonts w:ascii="Times New Roman" w:hAnsi="Times New Roman"/>
                <w:sz w:val="16"/>
                <w:szCs w:val="16"/>
              </w:rPr>
            </w:pPr>
            <w:r w:rsidRPr="00573D3C">
              <w:rPr>
                <w:rFonts w:ascii="Times New Roman" w:hAnsi="Times New Roman"/>
                <w:sz w:val="16"/>
                <w:szCs w:val="16"/>
              </w:rPr>
              <w:t>OV-</w:t>
            </w:r>
            <w:r w:rsidR="00216238">
              <w:rPr>
                <w:rFonts w:ascii="Times New Roman" w:hAnsi="Times New Roman"/>
                <w:sz w:val="16"/>
                <w:szCs w:val="16"/>
              </w:rPr>
              <w:t>2600</w:t>
            </w:r>
            <w:r w:rsidRPr="00573D3C">
              <w:rPr>
                <w:rFonts w:ascii="Times New Roman" w:hAnsi="Times New Roman"/>
                <w:sz w:val="16"/>
                <w:szCs w:val="16"/>
              </w:rPr>
              <w:t>/20</w:t>
            </w:r>
            <w:r w:rsidR="00216238">
              <w:rPr>
                <w:rFonts w:ascii="Times New Roman" w:hAnsi="Times New Roman"/>
                <w:sz w:val="16"/>
                <w:szCs w:val="16"/>
              </w:rPr>
              <w:t>19</w:t>
            </w:r>
            <w:r w:rsidR="006D2C61">
              <w:rPr>
                <w:rFonts w:ascii="Times New Roman" w:hAnsi="Times New Roman"/>
                <w:sz w:val="16"/>
                <w:szCs w:val="16"/>
              </w:rPr>
              <w:t>,</w:t>
            </w:r>
            <w:r w:rsidRPr="00573D3C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  <w:p w:rsidR="006D2C61" w:rsidP="006D2C61" w:rsidRDefault="00216238" w14:paraId="787C419F" w14:textId="4478F994">
            <w:pPr>
              <w:pStyle w:val="Bezproreda"/>
              <w:spacing w:after="0"/>
              <w:rPr>
                <w:rFonts w:ascii="Times New Roman" w:hAnsi="Times New Roman"/>
                <w:sz w:val="16"/>
                <w:szCs w:val="16"/>
              </w:rPr>
            </w:pPr>
            <w:r w:rsidRPr="00573D3C">
              <w:rPr>
                <w:rFonts w:ascii="Times New Roman" w:hAnsi="Times New Roman"/>
                <w:sz w:val="16"/>
                <w:szCs w:val="16"/>
              </w:rPr>
              <w:t>Zadužnica</w:t>
            </w:r>
            <w:r w:rsidR="006D2C61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573D3C">
              <w:rPr>
                <w:rFonts w:ascii="Times New Roman" w:hAnsi="Times New Roman"/>
                <w:sz w:val="16"/>
                <w:szCs w:val="16"/>
              </w:rPr>
              <w:t>od</w:t>
            </w:r>
            <w:r w:rsidR="006D2C61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14.10.2019</w:t>
            </w:r>
            <w:r w:rsidRPr="00573D3C">
              <w:rPr>
                <w:rFonts w:ascii="Times New Roman" w:hAnsi="Times New Roman"/>
                <w:sz w:val="16"/>
                <w:szCs w:val="16"/>
              </w:rPr>
              <w:t>.</w:t>
            </w:r>
          </w:p>
          <w:p w:rsidR="00D73CC1" w:rsidP="006D2C61" w:rsidRDefault="00216238" w14:paraId="2779A998" w14:textId="77777777">
            <w:pPr>
              <w:pStyle w:val="Bezproreda"/>
              <w:spacing w:after="0"/>
              <w:rPr>
                <w:rFonts w:ascii="Times New Roman" w:hAnsi="Times New Roman"/>
                <w:sz w:val="16"/>
                <w:szCs w:val="16"/>
              </w:rPr>
            </w:pPr>
            <w:r w:rsidRPr="00573D3C">
              <w:rPr>
                <w:rFonts w:ascii="Times New Roman" w:hAnsi="Times New Roman"/>
                <w:sz w:val="16"/>
                <w:szCs w:val="16"/>
              </w:rPr>
              <w:t>godine, potvrđena od j</w:t>
            </w:r>
            <w:r w:rsidR="00D73CC1">
              <w:rPr>
                <w:rFonts w:ascii="Times New Roman" w:hAnsi="Times New Roman"/>
                <w:sz w:val="16"/>
                <w:szCs w:val="16"/>
              </w:rPr>
              <w:t>.</w:t>
            </w:r>
            <w:r w:rsidRPr="00573D3C">
              <w:rPr>
                <w:rFonts w:ascii="Times New Roman" w:hAnsi="Times New Roman"/>
                <w:sz w:val="16"/>
                <w:szCs w:val="16"/>
              </w:rPr>
              <w:t>b</w:t>
            </w:r>
            <w:r w:rsidR="00D73CC1">
              <w:rPr>
                <w:rFonts w:ascii="Times New Roman" w:hAnsi="Times New Roman"/>
                <w:sz w:val="16"/>
                <w:szCs w:val="16"/>
              </w:rPr>
              <w:t>.</w:t>
            </w:r>
            <w:r w:rsidRPr="00573D3C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Konstantin Dika</w:t>
            </w:r>
            <w:r w:rsidRPr="00573D3C">
              <w:rPr>
                <w:rFonts w:ascii="Times New Roman" w:hAnsi="Times New Roman"/>
                <w:sz w:val="16"/>
                <w:szCs w:val="16"/>
              </w:rPr>
              <w:t xml:space="preserve"> iz Krapine</w:t>
            </w:r>
            <w:r>
              <w:rPr>
                <w:rFonts w:ascii="Times New Roman" w:hAnsi="Times New Roman"/>
                <w:sz w:val="16"/>
                <w:szCs w:val="16"/>
              </w:rPr>
              <w:t>,</w:t>
            </w:r>
            <w:r w:rsidR="00D73CC1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Kardinala</w:t>
            </w:r>
            <w:r w:rsidR="00D73CC1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Stepinca</w:t>
            </w:r>
            <w:r w:rsidR="00D73CC1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6</w:t>
            </w:r>
            <w:r w:rsidRPr="00573D3C">
              <w:rPr>
                <w:rFonts w:ascii="Times New Roman" w:hAnsi="Times New Roman"/>
                <w:sz w:val="16"/>
                <w:szCs w:val="16"/>
              </w:rPr>
              <w:t>,</w:t>
            </w:r>
          </w:p>
          <w:p w:rsidRPr="008A2CAF" w:rsidR="00216238" w:rsidP="006D2C61" w:rsidRDefault="00216238" w14:paraId="1AA34FB5" w14:textId="016BF594">
            <w:pPr>
              <w:pStyle w:val="Bezproreda"/>
              <w:spacing w:after="0"/>
              <w:rPr>
                <w:rFonts w:ascii="Times New Roman" w:hAnsi="Times New Roman"/>
                <w:color w:val="FF0000"/>
                <w:sz w:val="16"/>
                <w:szCs w:val="16"/>
              </w:rPr>
            </w:pPr>
            <w:r w:rsidRPr="00573D3C">
              <w:rPr>
                <w:rFonts w:ascii="Times New Roman" w:hAnsi="Times New Roman"/>
                <w:sz w:val="16"/>
                <w:szCs w:val="16"/>
              </w:rPr>
              <w:t>OV-</w:t>
            </w:r>
            <w:r>
              <w:rPr>
                <w:rFonts w:ascii="Times New Roman" w:hAnsi="Times New Roman"/>
                <w:sz w:val="16"/>
                <w:szCs w:val="16"/>
              </w:rPr>
              <w:t>2601</w:t>
            </w:r>
            <w:r w:rsidRPr="00573D3C">
              <w:rPr>
                <w:rFonts w:ascii="Times New Roman" w:hAnsi="Times New Roman"/>
                <w:sz w:val="16"/>
                <w:szCs w:val="16"/>
              </w:rPr>
              <w:t>/20</w:t>
            </w:r>
            <w:r>
              <w:rPr>
                <w:rFonts w:ascii="Times New Roman" w:hAnsi="Times New Roman"/>
                <w:sz w:val="16"/>
                <w:szCs w:val="16"/>
              </w:rPr>
              <w:t>19</w:t>
            </w:r>
            <w:r w:rsidRPr="00573D3C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</w:tr>
      <w:tr w:rsidRPr="00276629" w:rsidR="0079755D" w:rsidTr="00257E94" w14:paraId="23662EC4" w14:textId="77777777">
        <w:trPr>
          <w:jc w:val="center"/>
        </w:trPr>
        <w:tc>
          <w:tcPr>
            <w:tcW w:w="275" w:type="pct"/>
            <w:vAlign w:val="center"/>
          </w:tcPr>
          <w:p w:rsidRPr="001C1D06" w:rsidR="0079755D" w:rsidP="0079755D" w:rsidRDefault="0079755D" w14:paraId="21AC4759" w14:textId="77777777">
            <w:pPr>
              <w:pStyle w:val="Bezproreda"/>
              <w:numPr>
                <w:ilvl w:val="0"/>
                <w:numId w:val="4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2" w:type="pct"/>
            <w:vAlign w:val="center"/>
          </w:tcPr>
          <w:p w:rsidRPr="0079755D" w:rsidR="0079755D" w:rsidP="0079755D" w:rsidRDefault="0079755D" w14:paraId="6939EDAF" w14:textId="565ADD92">
            <w:pPr>
              <w:pStyle w:val="Bezproreda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79755D">
              <w:rPr>
                <w:rFonts w:ascii="Times New Roman" w:hAnsi="Times New Roman"/>
                <w:sz w:val="16"/>
                <w:szCs w:val="16"/>
                <w:lang w:eastAsia="hr-HR"/>
              </w:rPr>
              <w:t>EOS MATRIX d.o.o.</w:t>
            </w:r>
          </w:p>
        </w:tc>
        <w:tc>
          <w:tcPr>
            <w:tcW w:w="379" w:type="pct"/>
            <w:vAlign w:val="center"/>
          </w:tcPr>
          <w:p w:rsidRPr="0079755D" w:rsidR="0079755D" w:rsidP="0079755D" w:rsidRDefault="0079755D" w14:paraId="6E602FEF" w14:textId="76F31316">
            <w:pPr>
              <w:pStyle w:val="Bezproreda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79755D">
              <w:rPr>
                <w:rFonts w:ascii="Times New Roman" w:hAnsi="Times New Roman"/>
                <w:sz w:val="16"/>
                <w:szCs w:val="16"/>
                <w:lang w:eastAsia="hr-HR"/>
              </w:rPr>
              <w:t>76674680107</w:t>
            </w:r>
          </w:p>
        </w:tc>
        <w:tc>
          <w:tcPr>
            <w:tcW w:w="452" w:type="pct"/>
            <w:vAlign w:val="center"/>
          </w:tcPr>
          <w:p w:rsidRPr="0079755D" w:rsidR="0079755D" w:rsidP="0079755D" w:rsidRDefault="0079755D" w14:paraId="7B1BCA19" w14:textId="66302628">
            <w:pPr>
              <w:pStyle w:val="Bezproreda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79755D">
              <w:rPr>
                <w:rFonts w:ascii="Times New Roman" w:hAnsi="Times New Roman"/>
                <w:sz w:val="16"/>
                <w:szCs w:val="16"/>
                <w:lang w:eastAsia="hr-HR"/>
              </w:rPr>
              <w:t>Horvatova 82, Zagreb</w:t>
            </w:r>
          </w:p>
        </w:tc>
        <w:tc>
          <w:tcPr>
            <w:tcW w:w="418" w:type="pct"/>
            <w:vAlign w:val="center"/>
          </w:tcPr>
          <w:p w:rsidRPr="0079755D" w:rsidR="0079755D" w:rsidP="0079755D" w:rsidRDefault="0079755D" w14:paraId="74251F09" w14:textId="76FDF27E">
            <w:pPr>
              <w:pStyle w:val="Bezproreda"/>
              <w:jc w:val="right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>
              <w:rPr>
                <w:rFonts w:ascii="Times New Roman" w:hAnsi="Times New Roman"/>
                <w:sz w:val="16"/>
                <w:szCs w:val="16"/>
                <w:lang w:eastAsia="hr-HR"/>
              </w:rPr>
              <w:t>1.238,09</w:t>
            </w:r>
            <w:r w:rsidRPr="0079755D">
              <w:rPr>
                <w:rFonts w:ascii="Times New Roman" w:hAnsi="Times New Roman"/>
                <w:sz w:val="16"/>
                <w:szCs w:val="16"/>
                <w:lang w:eastAsia="hr-HR"/>
              </w:rPr>
              <w:t xml:space="preserve"> </w:t>
            </w:r>
          </w:p>
        </w:tc>
        <w:tc>
          <w:tcPr>
            <w:tcW w:w="676" w:type="pct"/>
            <w:vAlign w:val="center"/>
          </w:tcPr>
          <w:p w:rsidRPr="0079755D" w:rsidR="0079755D" w:rsidP="0079755D" w:rsidRDefault="0079755D" w14:paraId="4F248325" w14:textId="1E985915">
            <w:pPr>
              <w:pStyle w:val="Bezproreda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79755D">
              <w:rPr>
                <w:rFonts w:ascii="Times New Roman" w:hAnsi="Times New Roman"/>
                <w:sz w:val="16"/>
                <w:szCs w:val="16"/>
                <w:lang w:eastAsia="hr-HR"/>
              </w:rPr>
              <w:t>Okvirni ugovor o prodaji i ustupu potraž</w:t>
            </w:r>
            <w:r>
              <w:rPr>
                <w:rFonts w:ascii="Times New Roman" w:hAnsi="Times New Roman"/>
                <w:sz w:val="16"/>
                <w:szCs w:val="16"/>
                <w:lang w:eastAsia="hr-HR"/>
              </w:rPr>
              <w:t xml:space="preserve">ivanja F3-20/2017, </w:t>
            </w:r>
            <w:r w:rsidRPr="0079755D">
              <w:rPr>
                <w:rFonts w:ascii="Times New Roman" w:hAnsi="Times New Roman"/>
                <w:sz w:val="16"/>
                <w:szCs w:val="16"/>
                <w:lang w:eastAsia="hr-HR"/>
              </w:rPr>
              <w:t xml:space="preserve"> Dodatak </w:t>
            </w:r>
            <w:r>
              <w:rPr>
                <w:rFonts w:ascii="Times New Roman" w:hAnsi="Times New Roman"/>
                <w:sz w:val="16"/>
                <w:szCs w:val="16"/>
                <w:lang w:eastAsia="hr-HR"/>
              </w:rPr>
              <w:t xml:space="preserve">71. I 73. </w:t>
            </w:r>
            <w:r w:rsidRPr="0079755D">
              <w:rPr>
                <w:rFonts w:ascii="Times New Roman" w:hAnsi="Times New Roman"/>
                <w:sz w:val="16"/>
                <w:szCs w:val="16"/>
                <w:lang w:eastAsia="hr-HR"/>
              </w:rPr>
              <w:t xml:space="preserve"> Okvirnog ugovora</w:t>
            </w:r>
          </w:p>
        </w:tc>
        <w:tc>
          <w:tcPr>
            <w:tcW w:w="338" w:type="pct"/>
            <w:vAlign w:val="center"/>
          </w:tcPr>
          <w:p w:rsidRPr="0079755D" w:rsidR="0079755D" w:rsidP="0079755D" w:rsidRDefault="0079755D" w14:paraId="46C80B6A" w14:textId="5EED41A3">
            <w:pPr>
              <w:pStyle w:val="Bezproreda"/>
              <w:jc w:val="right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>
              <w:rPr>
                <w:rFonts w:ascii="Times New Roman" w:hAnsi="Times New Roman"/>
                <w:sz w:val="16"/>
                <w:szCs w:val="16"/>
                <w:lang w:eastAsia="hr-HR"/>
              </w:rPr>
              <w:t>1.238,09</w:t>
            </w:r>
            <w:r w:rsidRPr="0079755D">
              <w:rPr>
                <w:rFonts w:ascii="Times New Roman" w:hAnsi="Times New Roman"/>
                <w:sz w:val="16"/>
                <w:szCs w:val="16"/>
                <w:lang w:eastAsia="hr-HR"/>
              </w:rPr>
              <w:t xml:space="preserve"> </w:t>
            </w:r>
          </w:p>
        </w:tc>
        <w:tc>
          <w:tcPr>
            <w:tcW w:w="531" w:type="pct"/>
            <w:vAlign w:val="center"/>
          </w:tcPr>
          <w:p w:rsidRPr="0079755D" w:rsidR="0079755D" w:rsidP="0079755D" w:rsidRDefault="0079755D" w14:paraId="036ACDB5" w14:textId="4E048EDB">
            <w:pPr>
              <w:spacing w:after="0"/>
              <w:jc w:val="center"/>
              <w:rPr>
                <w:rFonts w:ascii="Times New Roman" w:hAnsi="Times New Roman" w:eastAsia="Times New Roman"/>
                <w:sz w:val="16"/>
                <w:szCs w:val="16"/>
                <w:lang w:eastAsia="hr-HR"/>
              </w:rPr>
            </w:pPr>
            <w:r w:rsidRPr="0079755D">
              <w:rPr>
                <w:rFonts w:ascii="Times New Roman" w:hAnsi="Times New Roman"/>
                <w:sz w:val="16"/>
                <w:szCs w:val="16"/>
                <w:lang w:eastAsia="hr-HR"/>
              </w:rPr>
              <w:t>Okvirni ugovor o prodaji i ustupu potraž</w:t>
            </w:r>
            <w:r>
              <w:rPr>
                <w:rFonts w:ascii="Times New Roman" w:hAnsi="Times New Roman"/>
                <w:sz w:val="16"/>
                <w:szCs w:val="16"/>
                <w:lang w:eastAsia="hr-HR"/>
              </w:rPr>
              <w:t xml:space="preserve">ivanja F3-20/2017, </w:t>
            </w:r>
            <w:r w:rsidRPr="0079755D">
              <w:rPr>
                <w:rFonts w:ascii="Times New Roman" w:hAnsi="Times New Roman"/>
                <w:sz w:val="16"/>
                <w:szCs w:val="16"/>
                <w:lang w:eastAsia="hr-HR"/>
              </w:rPr>
              <w:t xml:space="preserve"> Dodatak </w:t>
            </w:r>
            <w:r>
              <w:rPr>
                <w:rFonts w:ascii="Times New Roman" w:hAnsi="Times New Roman"/>
                <w:sz w:val="16"/>
                <w:szCs w:val="16"/>
                <w:lang w:eastAsia="hr-HR"/>
              </w:rPr>
              <w:t xml:space="preserve">71. </w:t>
            </w:r>
            <w:r w:rsidR="001E0C53">
              <w:rPr>
                <w:rFonts w:ascii="Times New Roman" w:hAnsi="Times New Roman"/>
                <w:sz w:val="16"/>
                <w:szCs w:val="16"/>
                <w:lang w:eastAsia="hr-HR"/>
              </w:rPr>
              <w:t>i</w:t>
            </w:r>
            <w:r>
              <w:rPr>
                <w:rFonts w:ascii="Times New Roman" w:hAnsi="Times New Roman"/>
                <w:sz w:val="16"/>
                <w:szCs w:val="16"/>
                <w:lang w:eastAsia="hr-HR"/>
              </w:rPr>
              <w:t xml:space="preserve"> 73. </w:t>
            </w:r>
            <w:r w:rsidRPr="0079755D">
              <w:rPr>
                <w:rFonts w:ascii="Times New Roman" w:hAnsi="Times New Roman"/>
                <w:sz w:val="16"/>
                <w:szCs w:val="16"/>
                <w:lang w:eastAsia="hr-HR"/>
              </w:rPr>
              <w:t xml:space="preserve"> Okvirnog ugovora</w:t>
            </w:r>
          </w:p>
        </w:tc>
        <w:tc>
          <w:tcPr>
            <w:tcW w:w="338" w:type="pct"/>
            <w:vAlign w:val="center"/>
          </w:tcPr>
          <w:p w:rsidRPr="008A2CAF" w:rsidR="0079755D" w:rsidP="0079755D" w:rsidRDefault="0079755D" w14:paraId="33625752" w14:textId="2CAF6FF2">
            <w:pPr>
              <w:pStyle w:val="Bezproreda"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8A2CAF">
              <w:rPr>
                <w:rFonts w:ascii="Times New Roman" w:hAnsi="Times New Roman"/>
                <w:color w:val="FF0000"/>
                <w:sz w:val="18"/>
                <w:szCs w:val="18"/>
              </w:rPr>
              <w:t>-</w:t>
            </w:r>
          </w:p>
        </w:tc>
        <w:tc>
          <w:tcPr>
            <w:tcW w:w="276" w:type="pct"/>
            <w:vAlign w:val="center"/>
          </w:tcPr>
          <w:p w:rsidRPr="008A2CAF" w:rsidR="0079755D" w:rsidP="0079755D" w:rsidRDefault="0079755D" w14:paraId="5EBCB1F7" w14:textId="61665028">
            <w:pPr>
              <w:pStyle w:val="Bezproreda"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8A2CAF">
              <w:rPr>
                <w:rFonts w:ascii="Times New Roman" w:hAnsi="Times New Roman"/>
                <w:color w:val="FF0000"/>
                <w:sz w:val="18"/>
                <w:szCs w:val="18"/>
              </w:rPr>
              <w:t>-</w:t>
            </w:r>
          </w:p>
        </w:tc>
        <w:tc>
          <w:tcPr>
            <w:tcW w:w="763" w:type="pct"/>
            <w:vAlign w:val="center"/>
          </w:tcPr>
          <w:p w:rsidRPr="008A2CAF" w:rsidR="0079755D" w:rsidP="0079755D" w:rsidRDefault="0079755D" w14:paraId="08042E05" w14:textId="2D1E060B">
            <w:pPr>
              <w:pStyle w:val="Bezproreda"/>
              <w:jc w:val="center"/>
              <w:rPr>
                <w:rFonts w:ascii="Times New Roman" w:hAnsi="Times New Roman"/>
                <w:color w:val="FF0000"/>
                <w:sz w:val="16"/>
                <w:szCs w:val="16"/>
              </w:rPr>
            </w:pPr>
            <w:r w:rsidRPr="008A2CAF">
              <w:rPr>
                <w:rFonts w:ascii="Times New Roman" w:hAnsi="Times New Roman"/>
                <w:color w:val="FF0000"/>
                <w:sz w:val="16"/>
                <w:szCs w:val="16"/>
              </w:rPr>
              <w:t>-</w:t>
            </w:r>
          </w:p>
        </w:tc>
      </w:tr>
      <w:tr w:rsidRPr="00276629" w:rsidR="00450D18" w:rsidTr="00257E94" w14:paraId="35784D6A" w14:textId="77777777">
        <w:trPr>
          <w:jc w:val="center"/>
        </w:trPr>
        <w:tc>
          <w:tcPr>
            <w:tcW w:w="275" w:type="pct"/>
            <w:vAlign w:val="center"/>
          </w:tcPr>
          <w:p w:rsidRPr="001C1D06" w:rsidR="00450D18" w:rsidP="00450D18" w:rsidRDefault="00450D18" w14:paraId="789349F9" w14:textId="77777777">
            <w:pPr>
              <w:pStyle w:val="Bezproreda"/>
              <w:numPr>
                <w:ilvl w:val="0"/>
                <w:numId w:val="4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2" w:type="pct"/>
            <w:vAlign w:val="center"/>
          </w:tcPr>
          <w:p w:rsidRPr="00450D18" w:rsidR="00450D18" w:rsidP="00450D18" w:rsidRDefault="00450D18" w14:paraId="4589C6D3" w14:textId="31F21881">
            <w:pPr>
              <w:pStyle w:val="Bezproreda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450D18">
              <w:rPr>
                <w:rFonts w:ascii="Times New Roman" w:hAnsi="Times New Roman"/>
                <w:sz w:val="16"/>
                <w:szCs w:val="16"/>
                <w:lang w:eastAsia="hr-HR"/>
              </w:rPr>
              <w:t>RH, MINISTARSTVO</w:t>
            </w:r>
            <w:r w:rsidRPr="00450D18">
              <w:rPr>
                <w:rFonts w:ascii="Times New Roman" w:hAnsi="Times New Roman"/>
                <w:sz w:val="16"/>
                <w:szCs w:val="16"/>
                <w:lang w:eastAsia="hr-HR"/>
              </w:rPr>
              <w:br/>
              <w:t>FINANCIJA, POREZNA</w:t>
            </w:r>
            <w:r w:rsidRPr="00450D18">
              <w:rPr>
                <w:rFonts w:ascii="Times New Roman" w:hAnsi="Times New Roman"/>
                <w:sz w:val="16"/>
                <w:szCs w:val="16"/>
                <w:lang w:eastAsia="hr-HR"/>
              </w:rPr>
              <w:br/>
              <w:t>UPRAVA, zastupana</w:t>
            </w:r>
            <w:r w:rsidRPr="00450D18">
              <w:rPr>
                <w:rFonts w:ascii="Times New Roman" w:hAnsi="Times New Roman"/>
                <w:sz w:val="16"/>
                <w:szCs w:val="16"/>
                <w:lang w:eastAsia="hr-HR"/>
              </w:rPr>
              <w:br/>
              <w:t>po ŽDO u Zagrebu</w:t>
            </w:r>
          </w:p>
        </w:tc>
        <w:tc>
          <w:tcPr>
            <w:tcW w:w="379" w:type="pct"/>
            <w:vAlign w:val="center"/>
          </w:tcPr>
          <w:p w:rsidRPr="00450D18" w:rsidR="00450D18" w:rsidP="00450D18" w:rsidRDefault="00450D18" w14:paraId="519D5FBF" w14:textId="2FA2D1CC">
            <w:pPr>
              <w:pStyle w:val="Bezproreda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450D18">
              <w:rPr>
                <w:rFonts w:ascii="Times New Roman" w:hAnsi="Times New Roman"/>
                <w:sz w:val="16"/>
                <w:szCs w:val="16"/>
                <w:lang w:eastAsia="hr-HR"/>
              </w:rPr>
              <w:t>18683136487</w:t>
            </w:r>
          </w:p>
        </w:tc>
        <w:tc>
          <w:tcPr>
            <w:tcW w:w="452" w:type="pct"/>
            <w:vAlign w:val="center"/>
          </w:tcPr>
          <w:p w:rsidRPr="00450D18" w:rsidR="00450D18" w:rsidP="00450D18" w:rsidRDefault="00450D18" w14:paraId="1D6F0D16" w14:textId="14575D26">
            <w:pPr>
              <w:pStyle w:val="Bezproreda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450D18">
              <w:rPr>
                <w:rFonts w:ascii="Times New Roman" w:hAnsi="Times New Roman"/>
                <w:sz w:val="16"/>
                <w:szCs w:val="16"/>
                <w:lang w:eastAsia="hr-HR"/>
              </w:rPr>
              <w:t>Avenija Dubrovnik 32, Zagreb</w:t>
            </w:r>
          </w:p>
        </w:tc>
        <w:tc>
          <w:tcPr>
            <w:tcW w:w="418" w:type="pct"/>
            <w:vAlign w:val="center"/>
          </w:tcPr>
          <w:p w:rsidRPr="00450D18" w:rsidR="00450D18" w:rsidP="00450D18" w:rsidRDefault="00450D18" w14:paraId="4855D1A5" w14:textId="31B8162C">
            <w:pPr>
              <w:pStyle w:val="Bezproreda"/>
              <w:jc w:val="right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>
              <w:rPr>
                <w:rFonts w:ascii="Times New Roman" w:hAnsi="Times New Roman"/>
                <w:sz w:val="16"/>
                <w:szCs w:val="16"/>
                <w:lang w:eastAsia="hr-HR"/>
              </w:rPr>
              <w:t>23.851,54</w:t>
            </w:r>
            <w:r w:rsidRPr="00450D18">
              <w:rPr>
                <w:rFonts w:ascii="Times New Roman" w:hAnsi="Times New Roman"/>
                <w:sz w:val="16"/>
                <w:szCs w:val="16"/>
                <w:lang w:eastAsia="hr-HR"/>
              </w:rPr>
              <w:t xml:space="preserve"> </w:t>
            </w:r>
          </w:p>
        </w:tc>
        <w:tc>
          <w:tcPr>
            <w:tcW w:w="676" w:type="pct"/>
            <w:vAlign w:val="center"/>
          </w:tcPr>
          <w:p w:rsidR="00450D18" w:rsidP="00450D18" w:rsidRDefault="00450D18" w14:paraId="06C8F48C" w14:textId="5218002F">
            <w:pPr>
              <w:pStyle w:val="Default"/>
              <w:rPr>
                <w:color w:val="auto"/>
                <w:sz w:val="16"/>
                <w:szCs w:val="16"/>
              </w:rPr>
            </w:pPr>
            <w:r w:rsidRPr="00450D18">
              <w:rPr>
                <w:color w:val="auto"/>
                <w:sz w:val="16"/>
                <w:szCs w:val="16"/>
              </w:rPr>
              <w:t xml:space="preserve">Prijava PDV </w:t>
            </w:r>
            <w:r>
              <w:rPr>
                <w:color w:val="auto"/>
                <w:sz w:val="16"/>
                <w:szCs w:val="16"/>
              </w:rPr>
              <w:t xml:space="preserve">od </w:t>
            </w:r>
            <w:r w:rsidRPr="00450D18">
              <w:rPr>
                <w:color w:val="auto"/>
                <w:sz w:val="16"/>
                <w:szCs w:val="16"/>
              </w:rPr>
              <w:t>01.</w:t>
            </w:r>
            <w:r>
              <w:rPr>
                <w:color w:val="auto"/>
                <w:sz w:val="16"/>
                <w:szCs w:val="16"/>
              </w:rPr>
              <w:t xml:space="preserve">07.2021. do 31.12.2021., od 01.02.2023. do 28.02.2023., te od </w:t>
            </w:r>
            <w:r w:rsidRPr="00450D18">
              <w:rPr>
                <w:color w:val="auto"/>
                <w:sz w:val="16"/>
                <w:szCs w:val="16"/>
              </w:rPr>
              <w:t xml:space="preserve"> </w:t>
            </w:r>
            <w:r>
              <w:rPr>
                <w:color w:val="auto"/>
                <w:sz w:val="16"/>
                <w:szCs w:val="16"/>
              </w:rPr>
              <w:t xml:space="preserve">01.04. 2023. do 30.04.2023. s pripadajućom kamatom, </w:t>
            </w:r>
            <w:r w:rsidRPr="00450D18">
              <w:rPr>
                <w:color w:val="auto"/>
                <w:sz w:val="16"/>
                <w:szCs w:val="16"/>
              </w:rPr>
              <w:t xml:space="preserve"> </w:t>
            </w:r>
            <w:r>
              <w:rPr>
                <w:color w:val="auto"/>
                <w:sz w:val="16"/>
                <w:szCs w:val="16"/>
              </w:rPr>
              <w:t>Obrazac PD za razdoblje od 01.01.2023. do 31.12.2023. (privremeno rješenje procjene poreza na dobit, Klasa: UP/I-410-23/24-20/6 od 17.05.2024.,</w:t>
            </w:r>
          </w:p>
          <w:p w:rsidRPr="00450D18" w:rsidR="00450D18" w:rsidP="00450D18" w:rsidRDefault="00450D18" w14:paraId="1172FE2F" w14:textId="01B1B222">
            <w:pPr>
              <w:pStyle w:val="Default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Zaduženje troška prisilne naplate – godišnji obračun za 2023.g.</w:t>
            </w:r>
          </w:p>
          <w:p w:rsidRPr="00450D18" w:rsidR="00450D18" w:rsidP="00450D18" w:rsidRDefault="00450D18" w14:paraId="1F5879D0" w14:textId="77777777">
            <w:pPr>
              <w:pStyle w:val="Bezproreda"/>
              <w:rPr>
                <w:rFonts w:ascii="Times New Roman" w:hAnsi="Times New Roman"/>
                <w:sz w:val="16"/>
                <w:szCs w:val="16"/>
                <w:lang w:eastAsia="hr-HR"/>
              </w:rPr>
            </w:pPr>
          </w:p>
        </w:tc>
        <w:tc>
          <w:tcPr>
            <w:tcW w:w="338" w:type="pct"/>
            <w:vAlign w:val="center"/>
          </w:tcPr>
          <w:p w:rsidRPr="00450D18" w:rsidR="00450D18" w:rsidP="00450D18" w:rsidRDefault="00450D18" w14:paraId="2045F65C" w14:textId="500862BD">
            <w:pPr>
              <w:pStyle w:val="Bezproreda"/>
              <w:jc w:val="right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>
              <w:rPr>
                <w:rFonts w:ascii="Times New Roman" w:hAnsi="Times New Roman"/>
                <w:sz w:val="16"/>
                <w:szCs w:val="16"/>
                <w:lang w:eastAsia="hr-HR"/>
              </w:rPr>
              <w:t>23.851,54</w:t>
            </w:r>
            <w:r w:rsidRPr="00450D18">
              <w:rPr>
                <w:rFonts w:ascii="Times New Roman" w:hAnsi="Times New Roman"/>
                <w:sz w:val="16"/>
                <w:szCs w:val="16"/>
                <w:lang w:eastAsia="hr-HR"/>
              </w:rPr>
              <w:t xml:space="preserve"> </w:t>
            </w:r>
          </w:p>
        </w:tc>
        <w:tc>
          <w:tcPr>
            <w:tcW w:w="531" w:type="pct"/>
            <w:vAlign w:val="center"/>
          </w:tcPr>
          <w:p w:rsidR="00450D18" w:rsidP="00450D18" w:rsidRDefault="00450D18" w14:paraId="4234B718" w14:textId="77777777">
            <w:pPr>
              <w:pStyle w:val="Default"/>
              <w:rPr>
                <w:color w:val="auto"/>
                <w:sz w:val="16"/>
                <w:szCs w:val="16"/>
              </w:rPr>
            </w:pPr>
            <w:r w:rsidRPr="00450D18">
              <w:rPr>
                <w:color w:val="auto"/>
                <w:sz w:val="16"/>
                <w:szCs w:val="16"/>
              </w:rPr>
              <w:t xml:space="preserve">Prijava PDV </w:t>
            </w:r>
            <w:r>
              <w:rPr>
                <w:color w:val="auto"/>
                <w:sz w:val="16"/>
                <w:szCs w:val="16"/>
              </w:rPr>
              <w:t xml:space="preserve">od </w:t>
            </w:r>
            <w:r w:rsidRPr="00450D18">
              <w:rPr>
                <w:color w:val="auto"/>
                <w:sz w:val="16"/>
                <w:szCs w:val="16"/>
              </w:rPr>
              <w:t>01.</w:t>
            </w:r>
            <w:r>
              <w:rPr>
                <w:color w:val="auto"/>
                <w:sz w:val="16"/>
                <w:szCs w:val="16"/>
              </w:rPr>
              <w:t xml:space="preserve">07.2021. do 31.12.2021., od 01.02.2023. do 28.02.2023., te od </w:t>
            </w:r>
            <w:r w:rsidRPr="00450D18">
              <w:rPr>
                <w:color w:val="auto"/>
                <w:sz w:val="16"/>
                <w:szCs w:val="16"/>
              </w:rPr>
              <w:t xml:space="preserve"> </w:t>
            </w:r>
            <w:r>
              <w:rPr>
                <w:color w:val="auto"/>
                <w:sz w:val="16"/>
                <w:szCs w:val="16"/>
              </w:rPr>
              <w:t xml:space="preserve">01.04. 2023. do 30.04.2023. s pripadajućom kamatom, </w:t>
            </w:r>
            <w:r w:rsidRPr="00450D18">
              <w:rPr>
                <w:color w:val="auto"/>
                <w:sz w:val="16"/>
                <w:szCs w:val="16"/>
              </w:rPr>
              <w:t xml:space="preserve"> </w:t>
            </w:r>
            <w:r>
              <w:rPr>
                <w:color w:val="auto"/>
                <w:sz w:val="16"/>
                <w:szCs w:val="16"/>
              </w:rPr>
              <w:t>Obrazac PD za razdoblje od 01.01.2023. do 31.12.2023. (privremeno rješenje procjene poreza na dobit, Klasa: UP/I-410-23/24-20/6 od 17.05.2024.,</w:t>
            </w:r>
          </w:p>
          <w:p w:rsidRPr="00450D18" w:rsidR="00450D18" w:rsidP="00450D18" w:rsidRDefault="00450D18" w14:paraId="7B60F8DE" w14:textId="77777777">
            <w:pPr>
              <w:pStyle w:val="Default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Zaduženje troška prisilne naplate – godišnji obračun za 2023.g.</w:t>
            </w:r>
          </w:p>
          <w:p w:rsidRPr="00450D18" w:rsidR="00450D18" w:rsidP="00450D18" w:rsidRDefault="00450D18" w14:paraId="3708DA13" w14:textId="22E18EEC">
            <w:pPr>
              <w:spacing w:after="0"/>
              <w:jc w:val="center"/>
              <w:rPr>
                <w:rFonts w:ascii="Times New Roman" w:hAnsi="Times New Roman" w:eastAsia="Times New Roman"/>
                <w:b/>
                <w:bCs/>
                <w:sz w:val="16"/>
                <w:szCs w:val="16"/>
                <w:lang w:eastAsia="hr-HR"/>
              </w:rPr>
            </w:pPr>
          </w:p>
        </w:tc>
        <w:tc>
          <w:tcPr>
            <w:tcW w:w="338" w:type="pct"/>
            <w:vAlign w:val="center"/>
          </w:tcPr>
          <w:p w:rsidRPr="00450D18" w:rsidR="00450D18" w:rsidP="00450D18" w:rsidRDefault="00450D18" w14:paraId="69A2DCA6" w14:textId="77777777">
            <w:pPr>
              <w:pStyle w:val="Bezproreda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76" w:type="pct"/>
            <w:vAlign w:val="center"/>
          </w:tcPr>
          <w:p w:rsidRPr="00450D18" w:rsidR="00450D18" w:rsidP="00450D18" w:rsidRDefault="00450D18" w14:paraId="27F7ACAA" w14:textId="77777777">
            <w:pPr>
              <w:pStyle w:val="Bezproreda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63" w:type="pct"/>
            <w:vAlign w:val="center"/>
          </w:tcPr>
          <w:p w:rsidR="00450D18" w:rsidP="00450D18" w:rsidRDefault="00450D18" w14:paraId="31C672D5" w14:textId="0C4AB216">
            <w:pPr>
              <w:pStyle w:val="Default"/>
              <w:rPr>
                <w:color w:val="auto"/>
                <w:sz w:val="16"/>
                <w:szCs w:val="16"/>
              </w:rPr>
            </w:pPr>
            <w:r w:rsidRPr="00450D18">
              <w:rPr>
                <w:color w:val="auto"/>
                <w:sz w:val="16"/>
                <w:szCs w:val="16"/>
              </w:rPr>
              <w:t xml:space="preserve">Vjerovnik raspolaže ovršnom ispravom na iznos od </w:t>
            </w:r>
            <w:r>
              <w:rPr>
                <w:sz w:val="16"/>
                <w:szCs w:val="16"/>
              </w:rPr>
              <w:t>23.851,54</w:t>
            </w:r>
            <w:r w:rsidRPr="00450D18">
              <w:rPr>
                <w:color w:val="auto"/>
                <w:sz w:val="16"/>
                <w:szCs w:val="16"/>
              </w:rPr>
              <w:t xml:space="preserve"> EUR:  Prijava PDV </w:t>
            </w:r>
            <w:r>
              <w:rPr>
                <w:color w:val="auto"/>
                <w:sz w:val="16"/>
                <w:szCs w:val="16"/>
              </w:rPr>
              <w:t xml:space="preserve">od </w:t>
            </w:r>
            <w:r w:rsidRPr="00450D18">
              <w:rPr>
                <w:color w:val="auto"/>
                <w:sz w:val="16"/>
                <w:szCs w:val="16"/>
              </w:rPr>
              <w:t>01.</w:t>
            </w:r>
            <w:r>
              <w:rPr>
                <w:color w:val="auto"/>
                <w:sz w:val="16"/>
                <w:szCs w:val="16"/>
              </w:rPr>
              <w:t xml:space="preserve">07.2021. do 31.12.2021., od 01.02.2023. do 28.02.2023., te od </w:t>
            </w:r>
            <w:r w:rsidRPr="00450D18">
              <w:rPr>
                <w:color w:val="auto"/>
                <w:sz w:val="16"/>
                <w:szCs w:val="16"/>
              </w:rPr>
              <w:t xml:space="preserve"> </w:t>
            </w:r>
            <w:r>
              <w:rPr>
                <w:color w:val="auto"/>
                <w:sz w:val="16"/>
                <w:szCs w:val="16"/>
              </w:rPr>
              <w:t xml:space="preserve">01.04. 2023. do 30.04.2023. s pripadajućom kamatom, </w:t>
            </w:r>
            <w:r w:rsidRPr="00450D18">
              <w:rPr>
                <w:color w:val="auto"/>
                <w:sz w:val="16"/>
                <w:szCs w:val="16"/>
              </w:rPr>
              <w:t xml:space="preserve"> </w:t>
            </w:r>
            <w:r>
              <w:rPr>
                <w:color w:val="auto"/>
                <w:sz w:val="16"/>
                <w:szCs w:val="16"/>
              </w:rPr>
              <w:t>Obrazac PD za razdoblje od 01.01.2023. do 31.12.2023. (privremeno rješenje procjene poreza na dobit, Klasa: UP/I-410-23/24-20/6 od 17.05.2024.,</w:t>
            </w:r>
          </w:p>
          <w:p w:rsidRPr="00450D18" w:rsidR="00450D18" w:rsidP="00450D18" w:rsidRDefault="00450D18" w14:paraId="25301D3D" w14:textId="77777777">
            <w:pPr>
              <w:pStyle w:val="Default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Zaduženje troška prisilne naplate – godišnji obračun za 2023.g.</w:t>
            </w:r>
          </w:p>
          <w:p w:rsidRPr="00450D18" w:rsidR="00450D18" w:rsidP="00450D18" w:rsidRDefault="00450D18" w14:paraId="63A7BFDC" w14:textId="41DE680E">
            <w:pPr>
              <w:pStyle w:val="Bezproreda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Pr="001C1D06" w:rsidR="00450D18" w:rsidTr="00257E94" w14:paraId="4F594144" w14:textId="77777777">
        <w:trPr>
          <w:trHeight w:val="749"/>
          <w:jc w:val="center"/>
        </w:trPr>
        <w:tc>
          <w:tcPr>
            <w:tcW w:w="275" w:type="pct"/>
          </w:tcPr>
          <w:p w:rsidRPr="001C1D06" w:rsidR="00450D18" w:rsidP="00450D18" w:rsidRDefault="00450D18" w14:paraId="6C19F55E" w14:textId="77777777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52" w:type="pct"/>
            <w:vAlign w:val="center"/>
          </w:tcPr>
          <w:p w:rsidRPr="001E0C53" w:rsidR="00450D18" w:rsidP="00450D18" w:rsidRDefault="00450D18" w14:paraId="3AE70D50" w14:textId="77777777">
            <w:pPr>
              <w:pStyle w:val="Bezproreda"/>
              <w:rPr>
                <w:rFonts w:ascii="Times New Roman" w:hAnsi="Times New Roman"/>
                <w:b/>
                <w:sz w:val="24"/>
                <w:szCs w:val="24"/>
              </w:rPr>
            </w:pPr>
            <w:r w:rsidRPr="001E0C53">
              <w:rPr>
                <w:rFonts w:ascii="Times New Roman" w:hAnsi="Times New Roman"/>
                <w:b/>
                <w:sz w:val="24"/>
                <w:szCs w:val="24"/>
              </w:rPr>
              <w:t>UKUPNO:</w:t>
            </w:r>
          </w:p>
        </w:tc>
        <w:tc>
          <w:tcPr>
            <w:tcW w:w="379" w:type="pct"/>
          </w:tcPr>
          <w:p w:rsidRPr="001E0C53" w:rsidR="00450D18" w:rsidP="00450D18" w:rsidRDefault="00450D18" w14:paraId="4CF67AC5" w14:textId="77777777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2" w:type="pct"/>
          </w:tcPr>
          <w:p w:rsidRPr="001E0C53" w:rsidR="00450D18" w:rsidP="00450D18" w:rsidRDefault="00450D18" w14:paraId="26D0C710" w14:textId="77777777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18" w:type="pct"/>
            <w:vAlign w:val="center"/>
          </w:tcPr>
          <w:p w:rsidRPr="001E0C53" w:rsidR="00450D18" w:rsidP="00450D18" w:rsidRDefault="001E0C53" w14:paraId="44BF29EF" w14:textId="0690261D">
            <w:pPr>
              <w:pStyle w:val="Bezproreda"/>
              <w:jc w:val="right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  <w:lang w:eastAsia="hr-HR"/>
              </w:rPr>
              <w:t>93.601,00</w:t>
            </w:r>
          </w:p>
        </w:tc>
        <w:tc>
          <w:tcPr>
            <w:tcW w:w="676" w:type="pct"/>
            <w:vAlign w:val="center"/>
          </w:tcPr>
          <w:p w:rsidRPr="001E0C53" w:rsidR="00450D18" w:rsidP="00450D18" w:rsidRDefault="00450D18" w14:paraId="74B87D3A" w14:textId="77777777">
            <w:pPr>
              <w:pStyle w:val="Bezproreda"/>
              <w:jc w:val="right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338" w:type="pct"/>
            <w:vAlign w:val="center"/>
          </w:tcPr>
          <w:p w:rsidRPr="001E0C53" w:rsidR="00450D18" w:rsidP="00450D18" w:rsidRDefault="00450D18" w14:paraId="2B5C1D05" w14:textId="77777777">
            <w:pPr>
              <w:spacing w:after="0"/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:rsidRPr="001E0C53" w:rsidR="00450D18" w:rsidP="00450D18" w:rsidRDefault="001E0C53" w14:paraId="33904ADD" w14:textId="2A98DD3B">
            <w:pPr>
              <w:spacing w:after="0"/>
              <w:jc w:val="right"/>
              <w:rPr>
                <w:rFonts w:ascii="Times New Roman" w:hAnsi="Times New Roman" w:eastAsia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92.851,00</w:t>
            </w:r>
          </w:p>
          <w:p w:rsidRPr="001E0C53" w:rsidR="00450D18" w:rsidP="00450D18" w:rsidRDefault="00450D18" w14:paraId="46FA1A3F" w14:textId="2CBE44B5">
            <w:pPr>
              <w:pStyle w:val="Bezproreda"/>
              <w:jc w:val="right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31" w:type="pct"/>
          </w:tcPr>
          <w:p w:rsidRPr="001E0C53" w:rsidR="00450D18" w:rsidP="00450D18" w:rsidRDefault="00450D18" w14:paraId="03CDC80B" w14:textId="77777777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38" w:type="pct"/>
            <w:vAlign w:val="center"/>
          </w:tcPr>
          <w:p w:rsidRPr="001E0C53" w:rsidR="00450D18" w:rsidP="00450D18" w:rsidRDefault="001E0C53" w14:paraId="088009B8" w14:textId="1C821FA4">
            <w:pPr>
              <w:pStyle w:val="Bezproreda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750,00</w:t>
            </w:r>
          </w:p>
        </w:tc>
        <w:tc>
          <w:tcPr>
            <w:tcW w:w="276" w:type="pct"/>
            <w:vAlign w:val="center"/>
          </w:tcPr>
          <w:p w:rsidRPr="008A2CAF" w:rsidR="00450D18" w:rsidP="00450D18" w:rsidRDefault="00450D18" w14:paraId="33018267" w14:textId="33BF3744">
            <w:pPr>
              <w:pStyle w:val="Bezproreda"/>
              <w:jc w:val="center"/>
              <w:rPr>
                <w:rFonts w:ascii="Times New Roman" w:hAnsi="Times New Roman"/>
                <w:color w:val="FF0000"/>
                <w:sz w:val="16"/>
                <w:szCs w:val="16"/>
              </w:rPr>
            </w:pPr>
          </w:p>
        </w:tc>
        <w:tc>
          <w:tcPr>
            <w:tcW w:w="763" w:type="pct"/>
            <w:vAlign w:val="center"/>
          </w:tcPr>
          <w:p w:rsidRPr="008A2CAF" w:rsidR="00450D18" w:rsidP="00450D18" w:rsidRDefault="00450D18" w14:paraId="5BF489D9" w14:textId="77777777">
            <w:pPr>
              <w:pStyle w:val="Bezproreda"/>
              <w:jc w:val="center"/>
              <w:rPr>
                <w:rFonts w:ascii="Times New Roman" w:hAnsi="Times New Roman"/>
                <w:color w:val="FF0000"/>
                <w:sz w:val="16"/>
                <w:szCs w:val="16"/>
              </w:rPr>
            </w:pPr>
          </w:p>
        </w:tc>
      </w:tr>
    </w:tbl>
    <w:p w:rsidR="00F871A1" w:rsidP="009625A2" w:rsidRDefault="00F871A1" w14:paraId="3FA0517A" w14:textId="77777777">
      <w:pPr>
        <w:rPr>
          <w:rFonts w:ascii="Times New Roman" w:hAnsi="Times New Roman"/>
          <w:b/>
          <w:sz w:val="24"/>
          <w:szCs w:val="24"/>
        </w:rPr>
      </w:pPr>
    </w:p>
    <w:p w:rsidR="008C5A21" w:rsidP="009625A2" w:rsidRDefault="008C5A21" w14:paraId="5EF63654" w14:textId="77777777">
      <w:pPr>
        <w:rPr>
          <w:rFonts w:ascii="Times New Roman" w:hAnsi="Times New Roman"/>
          <w:b/>
          <w:sz w:val="24"/>
          <w:szCs w:val="24"/>
        </w:rPr>
      </w:pPr>
    </w:p>
    <w:p w:rsidR="00EE1DBE" w:rsidP="00F871A1" w:rsidRDefault="00EE1DBE" w14:paraId="6B20F0DF" w14:textId="623252D3">
      <w:pPr>
        <w:jc w:val="center"/>
        <w:rPr>
          <w:rFonts w:ascii="Times New Roman" w:hAnsi="Times New Roman"/>
          <w:b/>
          <w:sz w:val="24"/>
          <w:szCs w:val="24"/>
        </w:rPr>
      </w:pPr>
      <w:r w:rsidRPr="00276629">
        <w:rPr>
          <w:rFonts w:ascii="Times New Roman" w:hAnsi="Times New Roman"/>
          <w:b/>
          <w:sz w:val="24"/>
          <w:szCs w:val="24"/>
        </w:rPr>
        <w:t>II. TABLICA RAZLUČNIH PRAVA</w:t>
      </w:r>
    </w:p>
    <w:p w:rsidRPr="00F871A1" w:rsidR="00F871A1" w:rsidP="00F871A1" w:rsidRDefault="00F871A1" w14:paraId="28A3A18D" w14:textId="77777777">
      <w:pPr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firstRow="1" w:lastRow="0" w:firstColumn="1" w:lastColumn="0" w:noHBand="0" w:noVBand="0" w:val="00A0"/>
      </w:tblPr>
      <w:tblGrid>
        <w:gridCol w:w="1779"/>
        <w:gridCol w:w="2254"/>
        <w:gridCol w:w="1778"/>
        <w:gridCol w:w="2408"/>
        <w:gridCol w:w="1778"/>
        <w:gridCol w:w="1778"/>
        <w:gridCol w:w="1479"/>
        <w:gridCol w:w="1414"/>
      </w:tblGrid>
      <w:tr w:rsidRPr="00276629" w:rsidR="00EE1DBE" w:rsidTr="00990C7C" w14:paraId="515B35DF" w14:textId="77777777">
        <w:trPr>
          <w:jc w:val="center"/>
        </w:trPr>
        <w:tc>
          <w:tcPr>
            <w:tcW w:w="606" w:type="pct"/>
            <w:vAlign w:val="center"/>
          </w:tcPr>
          <w:p w:rsidRPr="00990C7C" w:rsidR="00EE1DBE" w:rsidP="00453F9C" w:rsidRDefault="00EE1DBE" w14:paraId="69C58748" w14:textId="77777777">
            <w:pPr>
              <w:pStyle w:val="Bezproreda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90C7C">
              <w:rPr>
                <w:rFonts w:ascii="Times New Roman" w:hAnsi="Times New Roman"/>
                <w:sz w:val="16"/>
                <w:szCs w:val="16"/>
              </w:rPr>
              <w:t xml:space="preserve">Redni broj </w:t>
            </w:r>
          </w:p>
          <w:p w:rsidRPr="00990C7C" w:rsidR="00EE1DBE" w:rsidP="00453F9C" w:rsidRDefault="00EE1DBE" w14:paraId="59E3C120" w14:textId="77777777">
            <w:pPr>
              <w:pStyle w:val="Bezproreda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68" w:type="pct"/>
            <w:vAlign w:val="center"/>
          </w:tcPr>
          <w:p w:rsidRPr="00990C7C" w:rsidR="00EE1DBE" w:rsidP="00453F9C" w:rsidRDefault="00EE1DBE" w14:paraId="1174DF04" w14:textId="77777777">
            <w:pPr>
              <w:pStyle w:val="Bezproreda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90C7C">
              <w:rPr>
                <w:rFonts w:ascii="Times New Roman" w:hAnsi="Times New Roman"/>
                <w:sz w:val="16"/>
                <w:szCs w:val="16"/>
              </w:rPr>
              <w:t>Ime i prezime /  tvrtka ili naziv razlučnog vjerovnika</w:t>
            </w:r>
          </w:p>
        </w:tc>
        <w:tc>
          <w:tcPr>
            <w:tcW w:w="606" w:type="pct"/>
            <w:vAlign w:val="center"/>
          </w:tcPr>
          <w:p w:rsidRPr="00990C7C" w:rsidR="00EE1DBE" w:rsidP="00453F9C" w:rsidRDefault="00EE1DBE" w14:paraId="4B9C4FA1" w14:textId="77777777">
            <w:pPr>
              <w:pStyle w:val="Bezproreda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90C7C">
              <w:rPr>
                <w:rFonts w:ascii="Times New Roman" w:hAnsi="Times New Roman"/>
                <w:sz w:val="16"/>
                <w:szCs w:val="16"/>
              </w:rPr>
              <w:t xml:space="preserve">OIB razlučnog vjerovnika </w:t>
            </w:r>
          </w:p>
        </w:tc>
        <w:tc>
          <w:tcPr>
            <w:tcW w:w="821" w:type="pct"/>
            <w:vAlign w:val="center"/>
          </w:tcPr>
          <w:p w:rsidRPr="00990C7C" w:rsidR="00EE1DBE" w:rsidP="00453F9C" w:rsidRDefault="00EE1DBE" w14:paraId="46A7AFA6" w14:textId="77777777">
            <w:pPr>
              <w:pStyle w:val="Bezproreda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90C7C">
              <w:rPr>
                <w:rFonts w:ascii="Times New Roman" w:hAnsi="Times New Roman"/>
                <w:sz w:val="16"/>
                <w:szCs w:val="16"/>
              </w:rPr>
              <w:t>Adresa / sjedište razlučnog vjerovnika</w:t>
            </w:r>
          </w:p>
        </w:tc>
        <w:tc>
          <w:tcPr>
            <w:tcW w:w="606" w:type="pct"/>
            <w:vAlign w:val="center"/>
          </w:tcPr>
          <w:p w:rsidRPr="00990C7C" w:rsidR="00EE1DBE" w:rsidP="00453F9C" w:rsidRDefault="00EE1DBE" w14:paraId="2A0A5D2E" w14:textId="77777777">
            <w:pPr>
              <w:pStyle w:val="Bezproreda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90C7C">
              <w:rPr>
                <w:rFonts w:ascii="Times New Roman" w:hAnsi="Times New Roman"/>
                <w:sz w:val="16"/>
                <w:szCs w:val="16"/>
              </w:rPr>
              <w:t>Javna knjiga u koju je razlučno pravo upisano</w:t>
            </w:r>
          </w:p>
        </w:tc>
        <w:tc>
          <w:tcPr>
            <w:tcW w:w="606" w:type="pct"/>
            <w:vAlign w:val="center"/>
          </w:tcPr>
          <w:p w:rsidRPr="00990C7C" w:rsidR="00EE1DBE" w:rsidP="00453F9C" w:rsidRDefault="00EE1DBE" w14:paraId="6AA57A6F" w14:textId="77777777">
            <w:pPr>
              <w:pStyle w:val="Bezproreda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90C7C">
              <w:rPr>
                <w:rFonts w:ascii="Times New Roman" w:hAnsi="Times New Roman"/>
                <w:sz w:val="16"/>
                <w:szCs w:val="16"/>
              </w:rPr>
              <w:t>Iznos tražbine osigurane razlučnim pravom</w:t>
            </w:r>
          </w:p>
        </w:tc>
        <w:tc>
          <w:tcPr>
            <w:tcW w:w="504" w:type="pct"/>
            <w:vAlign w:val="center"/>
          </w:tcPr>
          <w:p w:rsidRPr="00990C7C" w:rsidR="00EE1DBE" w:rsidP="00453F9C" w:rsidRDefault="00EE1DBE" w14:paraId="6956F486" w14:textId="77777777">
            <w:pPr>
              <w:pStyle w:val="Bezproreda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90C7C">
              <w:rPr>
                <w:rFonts w:ascii="Times New Roman" w:hAnsi="Times New Roman"/>
                <w:sz w:val="16"/>
                <w:szCs w:val="16"/>
              </w:rPr>
              <w:t>Pravnu osnovu tražbine osigurane razlučnim pravom</w:t>
            </w:r>
          </w:p>
        </w:tc>
        <w:tc>
          <w:tcPr>
            <w:tcW w:w="482" w:type="pct"/>
            <w:vAlign w:val="center"/>
          </w:tcPr>
          <w:p w:rsidRPr="00990C7C" w:rsidR="00EE1DBE" w:rsidP="00453F9C" w:rsidRDefault="00EE1DBE" w14:paraId="47EFB0B7" w14:textId="77777777">
            <w:pPr>
              <w:pStyle w:val="Bezproreda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90C7C">
              <w:rPr>
                <w:rFonts w:ascii="Times New Roman" w:hAnsi="Times New Roman"/>
                <w:sz w:val="16"/>
                <w:szCs w:val="16"/>
              </w:rPr>
              <w:t>Dio imovine na koji se odnosi razlučno pravo</w:t>
            </w:r>
          </w:p>
        </w:tc>
      </w:tr>
      <w:tr w:rsidRPr="00276629" w:rsidR="00EE1DBE" w:rsidTr="00990C7C" w14:paraId="4318526F" w14:textId="77777777">
        <w:trPr>
          <w:jc w:val="center"/>
        </w:trPr>
        <w:tc>
          <w:tcPr>
            <w:tcW w:w="606" w:type="pct"/>
            <w:vAlign w:val="center"/>
          </w:tcPr>
          <w:p w:rsidRPr="00276629" w:rsidR="00EE1DBE" w:rsidP="000602EB" w:rsidRDefault="000602EB" w14:paraId="332E7A3D" w14:textId="7777777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Pr="00276629" w:rsidR="00EE1DBE" w:rsidP="000602EB" w:rsidRDefault="00EE1DBE" w14:paraId="191441EA" w14:textId="7777777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8" w:type="pct"/>
            <w:vAlign w:val="center"/>
          </w:tcPr>
          <w:p w:rsidRPr="00276629" w:rsidR="00EE1DBE" w:rsidP="000602EB" w:rsidRDefault="000602EB" w14:paraId="393179FC" w14:textId="7777777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06" w:type="pct"/>
            <w:vAlign w:val="center"/>
          </w:tcPr>
          <w:p w:rsidRPr="00276629" w:rsidR="00EE1DBE" w:rsidP="000602EB" w:rsidRDefault="000602EB" w14:paraId="3A21996E" w14:textId="7777777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1" w:type="pct"/>
            <w:vAlign w:val="center"/>
          </w:tcPr>
          <w:p w:rsidRPr="00276629" w:rsidR="00EE1DBE" w:rsidP="000602EB" w:rsidRDefault="000602EB" w14:paraId="3607E57B" w14:textId="7777777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06" w:type="pct"/>
            <w:vAlign w:val="center"/>
          </w:tcPr>
          <w:p w:rsidRPr="00276629" w:rsidR="00EE1DBE" w:rsidP="000602EB" w:rsidRDefault="000602EB" w14:paraId="67FB7553" w14:textId="7777777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06" w:type="pct"/>
            <w:vAlign w:val="center"/>
          </w:tcPr>
          <w:p w:rsidRPr="00276629" w:rsidR="00EE1DBE" w:rsidP="000602EB" w:rsidRDefault="000602EB" w14:paraId="34D0E298" w14:textId="7777777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04" w:type="pct"/>
            <w:vAlign w:val="center"/>
          </w:tcPr>
          <w:p w:rsidRPr="00276629" w:rsidR="00EE1DBE" w:rsidP="000602EB" w:rsidRDefault="000602EB" w14:paraId="4C91BB35" w14:textId="7777777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82" w:type="pct"/>
            <w:vAlign w:val="center"/>
          </w:tcPr>
          <w:p w:rsidRPr="00276629" w:rsidR="00EE1DBE" w:rsidP="000602EB" w:rsidRDefault="000602EB" w14:paraId="0DC7BFDE" w14:textId="7777777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F871A1" w:rsidP="009625A2" w:rsidRDefault="00F871A1" w14:paraId="443E13C8" w14:textId="77777777">
      <w:pPr>
        <w:rPr>
          <w:rFonts w:ascii="Times New Roman" w:hAnsi="Times New Roman"/>
          <w:b/>
          <w:sz w:val="24"/>
          <w:szCs w:val="24"/>
        </w:rPr>
      </w:pPr>
    </w:p>
    <w:p w:rsidR="001E0C53" w:rsidP="00F871A1" w:rsidRDefault="001E0C53" w14:paraId="1965D366" w14:textId="77777777">
      <w:pPr>
        <w:jc w:val="center"/>
        <w:rPr>
          <w:rFonts w:ascii="Times New Roman" w:hAnsi="Times New Roman"/>
          <w:b/>
          <w:sz w:val="24"/>
          <w:szCs w:val="24"/>
        </w:rPr>
      </w:pPr>
    </w:p>
    <w:p w:rsidR="008C5A21" w:rsidP="00F871A1" w:rsidRDefault="008C5A21" w14:paraId="01060952" w14:textId="77777777">
      <w:pPr>
        <w:jc w:val="center"/>
        <w:rPr>
          <w:rFonts w:ascii="Times New Roman" w:hAnsi="Times New Roman"/>
          <w:b/>
          <w:sz w:val="24"/>
          <w:szCs w:val="24"/>
        </w:rPr>
      </w:pPr>
    </w:p>
    <w:p w:rsidR="008C5A21" w:rsidP="00F871A1" w:rsidRDefault="008C5A21" w14:paraId="1F9FB8F6" w14:textId="77777777">
      <w:pPr>
        <w:jc w:val="center"/>
        <w:rPr>
          <w:rFonts w:ascii="Times New Roman" w:hAnsi="Times New Roman"/>
          <w:b/>
          <w:sz w:val="24"/>
          <w:szCs w:val="24"/>
        </w:rPr>
      </w:pPr>
    </w:p>
    <w:p w:rsidR="001E0C53" w:rsidP="00F871A1" w:rsidRDefault="001E0C53" w14:paraId="28EB8D5F" w14:textId="77777777">
      <w:pPr>
        <w:jc w:val="center"/>
        <w:rPr>
          <w:rFonts w:ascii="Times New Roman" w:hAnsi="Times New Roman"/>
          <w:b/>
          <w:sz w:val="24"/>
          <w:szCs w:val="24"/>
        </w:rPr>
      </w:pPr>
    </w:p>
    <w:p w:rsidR="00EE1DBE" w:rsidP="00F871A1" w:rsidRDefault="00EE1DBE" w14:paraId="49A3ABB4" w14:textId="726BB429">
      <w:pPr>
        <w:jc w:val="center"/>
        <w:rPr>
          <w:rFonts w:ascii="Times New Roman" w:hAnsi="Times New Roman"/>
          <w:b/>
          <w:sz w:val="24"/>
          <w:szCs w:val="24"/>
        </w:rPr>
      </w:pPr>
      <w:r w:rsidRPr="00276629">
        <w:rPr>
          <w:rFonts w:ascii="Times New Roman" w:hAnsi="Times New Roman"/>
          <w:b/>
          <w:sz w:val="24"/>
          <w:szCs w:val="24"/>
        </w:rPr>
        <w:t>III. TABLICA IZLUČNIH PRAVA</w:t>
      </w:r>
    </w:p>
    <w:p w:rsidRPr="00F871A1" w:rsidR="00F871A1" w:rsidP="00F871A1" w:rsidRDefault="00F871A1" w14:paraId="4DF7F666" w14:textId="77777777">
      <w:pPr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4984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firstRow="1" w:lastRow="0" w:firstColumn="1" w:lastColumn="0" w:noHBand="0" w:noVBand="0" w:val="00A0"/>
      </w:tblPr>
      <w:tblGrid>
        <w:gridCol w:w="2185"/>
        <w:gridCol w:w="3357"/>
        <w:gridCol w:w="2497"/>
        <w:gridCol w:w="2658"/>
        <w:gridCol w:w="1962"/>
        <w:gridCol w:w="1962"/>
      </w:tblGrid>
      <w:tr w:rsidRPr="00276629" w:rsidR="00EE1DBE" w:rsidTr="00453F9C" w14:paraId="02EB862D" w14:textId="77777777">
        <w:trPr>
          <w:jc w:val="center"/>
        </w:trPr>
        <w:tc>
          <w:tcPr>
            <w:tcW w:w="747" w:type="pct"/>
            <w:vAlign w:val="center"/>
          </w:tcPr>
          <w:p w:rsidRPr="00F871A1" w:rsidR="00EE1DBE" w:rsidP="00453F9C" w:rsidRDefault="00EE1DBE" w14:paraId="26FEFD05" w14:textId="77777777">
            <w:pPr>
              <w:pStyle w:val="Bezproreda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871A1">
              <w:rPr>
                <w:rFonts w:ascii="Times New Roman" w:hAnsi="Times New Roman"/>
                <w:sz w:val="16"/>
                <w:szCs w:val="16"/>
              </w:rPr>
              <w:t xml:space="preserve">Redni broj </w:t>
            </w:r>
          </w:p>
          <w:p w:rsidRPr="00F871A1" w:rsidR="00EE1DBE" w:rsidP="00453F9C" w:rsidRDefault="00EE1DBE" w14:paraId="1F3D807C" w14:textId="77777777">
            <w:pPr>
              <w:pStyle w:val="Bezproreda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48" w:type="pct"/>
            <w:vAlign w:val="center"/>
          </w:tcPr>
          <w:p w:rsidRPr="00F871A1" w:rsidR="00EE1DBE" w:rsidP="00453F9C" w:rsidRDefault="00EE1DBE" w14:paraId="1576DC75" w14:textId="77777777">
            <w:pPr>
              <w:pStyle w:val="Bezproreda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871A1">
              <w:rPr>
                <w:rFonts w:ascii="Times New Roman" w:hAnsi="Times New Roman"/>
                <w:sz w:val="16"/>
                <w:szCs w:val="16"/>
              </w:rPr>
              <w:t>Ime i prezime /  tvrtka ili naziv razlučnog vjerovnika</w:t>
            </w:r>
          </w:p>
        </w:tc>
        <w:tc>
          <w:tcPr>
            <w:tcW w:w="854" w:type="pct"/>
            <w:vAlign w:val="center"/>
          </w:tcPr>
          <w:p w:rsidRPr="00F871A1" w:rsidR="00EE1DBE" w:rsidP="00453F9C" w:rsidRDefault="00EE1DBE" w14:paraId="0BF42BF4" w14:textId="77777777">
            <w:pPr>
              <w:pStyle w:val="Bezproreda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871A1">
              <w:rPr>
                <w:rFonts w:ascii="Times New Roman" w:hAnsi="Times New Roman"/>
                <w:sz w:val="16"/>
                <w:szCs w:val="16"/>
              </w:rPr>
              <w:t xml:space="preserve">OIB razlučnog vjerovnika </w:t>
            </w:r>
          </w:p>
        </w:tc>
        <w:tc>
          <w:tcPr>
            <w:tcW w:w="909" w:type="pct"/>
            <w:vAlign w:val="center"/>
          </w:tcPr>
          <w:p w:rsidRPr="00F871A1" w:rsidR="00EE1DBE" w:rsidP="00453F9C" w:rsidRDefault="00EE1DBE" w14:paraId="3146F301" w14:textId="77777777">
            <w:pPr>
              <w:pStyle w:val="Bezproreda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871A1">
              <w:rPr>
                <w:rFonts w:ascii="Times New Roman" w:hAnsi="Times New Roman"/>
                <w:sz w:val="16"/>
                <w:szCs w:val="16"/>
              </w:rPr>
              <w:t>Adresa / sjedište razlučnog vjerovnika</w:t>
            </w:r>
          </w:p>
        </w:tc>
        <w:tc>
          <w:tcPr>
            <w:tcW w:w="671" w:type="pct"/>
            <w:vAlign w:val="center"/>
          </w:tcPr>
          <w:p w:rsidRPr="00F871A1" w:rsidR="00EE1DBE" w:rsidP="00453F9C" w:rsidRDefault="00EE1DBE" w14:paraId="09E52C28" w14:textId="77777777">
            <w:pPr>
              <w:pStyle w:val="Bezproreda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871A1">
              <w:rPr>
                <w:rFonts w:ascii="Times New Roman" w:hAnsi="Times New Roman"/>
                <w:sz w:val="16"/>
                <w:szCs w:val="16"/>
              </w:rPr>
              <w:t>Pravna osnova izlučnog prava</w:t>
            </w:r>
          </w:p>
        </w:tc>
        <w:tc>
          <w:tcPr>
            <w:tcW w:w="671" w:type="pct"/>
            <w:vAlign w:val="center"/>
          </w:tcPr>
          <w:p w:rsidRPr="00F871A1" w:rsidR="00EE1DBE" w:rsidP="00453F9C" w:rsidRDefault="00EE1DBE" w14:paraId="37DBB640" w14:textId="77777777">
            <w:pPr>
              <w:pStyle w:val="Bezproreda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871A1">
              <w:rPr>
                <w:rFonts w:ascii="Times New Roman" w:hAnsi="Times New Roman"/>
                <w:sz w:val="16"/>
                <w:szCs w:val="16"/>
              </w:rPr>
              <w:t>Predmet izlučnog prava</w:t>
            </w:r>
          </w:p>
        </w:tc>
      </w:tr>
      <w:tr w:rsidRPr="00276629" w:rsidR="00EE1DBE" w:rsidTr="000602EB" w14:paraId="0C5D943A" w14:textId="77777777">
        <w:trPr>
          <w:jc w:val="center"/>
        </w:trPr>
        <w:tc>
          <w:tcPr>
            <w:tcW w:w="747" w:type="pct"/>
            <w:vAlign w:val="center"/>
          </w:tcPr>
          <w:p w:rsidRPr="00276629" w:rsidR="00EE1DBE" w:rsidP="000602EB" w:rsidRDefault="00EE1DBE" w14:paraId="2087266B" w14:textId="7777777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Pr="00276629" w:rsidR="00EE1DBE" w:rsidP="000602EB" w:rsidRDefault="000602EB" w14:paraId="7BD9A7F1" w14:textId="7777777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48" w:type="pct"/>
            <w:vAlign w:val="center"/>
          </w:tcPr>
          <w:p w:rsidRPr="00276629" w:rsidR="00EE1DBE" w:rsidP="000602EB" w:rsidRDefault="000602EB" w14:paraId="680CCDEC" w14:textId="7777777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4" w:type="pct"/>
            <w:vAlign w:val="center"/>
          </w:tcPr>
          <w:p w:rsidRPr="00276629" w:rsidR="00EE1DBE" w:rsidP="000602EB" w:rsidRDefault="000602EB" w14:paraId="4E44BCDC" w14:textId="7777777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09" w:type="pct"/>
            <w:vAlign w:val="center"/>
          </w:tcPr>
          <w:p w:rsidRPr="00276629" w:rsidR="00EE1DBE" w:rsidP="000602EB" w:rsidRDefault="000602EB" w14:paraId="3E0E33DD" w14:textId="7777777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71" w:type="pct"/>
            <w:vAlign w:val="center"/>
          </w:tcPr>
          <w:p w:rsidRPr="00276629" w:rsidR="00EE1DBE" w:rsidP="000602EB" w:rsidRDefault="000602EB" w14:paraId="41E88D5C" w14:textId="7777777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71" w:type="pct"/>
            <w:vAlign w:val="center"/>
          </w:tcPr>
          <w:p w:rsidRPr="00276629" w:rsidR="00EE1DBE" w:rsidP="000602EB" w:rsidRDefault="000602EB" w14:paraId="1183E7BA" w14:textId="7777777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EE1DBE" w:rsidP="00D1485B" w:rsidRDefault="00EE1DBE" w14:paraId="7D0C3DBF" w14:textId="77777777">
      <w:pPr>
        <w:rPr>
          <w:rFonts w:ascii="Times New Roman" w:hAnsi="Times New Roman"/>
          <w:sz w:val="24"/>
          <w:szCs w:val="24"/>
        </w:rPr>
      </w:pPr>
    </w:p>
    <w:p w:rsidRPr="00276629" w:rsidR="000602EB" w:rsidP="00D1485B" w:rsidRDefault="000602EB" w14:paraId="59A9CFEE" w14:textId="77777777">
      <w:pPr>
        <w:rPr>
          <w:rFonts w:ascii="Times New Roman" w:hAnsi="Times New Roman"/>
          <w:sz w:val="24"/>
          <w:szCs w:val="24"/>
        </w:rPr>
      </w:pPr>
    </w:p>
    <w:p w:rsidRPr="00276629" w:rsidR="00EE1DBE" w:rsidP="00EE1DBE" w:rsidRDefault="00EE1DBE" w14:paraId="629ACDED" w14:textId="77777777">
      <w:pPr>
        <w:rPr>
          <w:rFonts w:ascii="Times New Roman" w:hAnsi="Times New Roman"/>
          <w:sz w:val="24"/>
          <w:szCs w:val="24"/>
        </w:rPr>
      </w:pPr>
      <w:r w:rsidRPr="00276629">
        <w:rPr>
          <w:rFonts w:ascii="Times New Roman" w:hAnsi="Times New Roman"/>
          <w:sz w:val="24"/>
          <w:szCs w:val="24"/>
        </w:rPr>
        <w:t xml:space="preserve">Mjesto i datum </w:t>
      </w:r>
      <w:r w:rsidRPr="00276629">
        <w:rPr>
          <w:rFonts w:ascii="Times New Roman" w:hAnsi="Times New Roman"/>
          <w:sz w:val="24"/>
          <w:szCs w:val="24"/>
        </w:rPr>
        <w:tab/>
      </w:r>
      <w:r w:rsidRPr="00276629">
        <w:rPr>
          <w:rFonts w:ascii="Times New Roman" w:hAnsi="Times New Roman"/>
          <w:sz w:val="24"/>
          <w:szCs w:val="24"/>
        </w:rPr>
        <w:tab/>
      </w:r>
      <w:r w:rsidRPr="00276629">
        <w:rPr>
          <w:rFonts w:ascii="Times New Roman" w:hAnsi="Times New Roman"/>
          <w:sz w:val="24"/>
          <w:szCs w:val="24"/>
        </w:rPr>
        <w:tab/>
      </w:r>
      <w:r w:rsidRPr="00276629">
        <w:rPr>
          <w:rFonts w:ascii="Times New Roman" w:hAnsi="Times New Roman"/>
          <w:sz w:val="24"/>
          <w:szCs w:val="24"/>
        </w:rPr>
        <w:tab/>
      </w:r>
      <w:r w:rsidRPr="00276629">
        <w:rPr>
          <w:rFonts w:ascii="Times New Roman" w:hAnsi="Times New Roman"/>
          <w:sz w:val="24"/>
          <w:szCs w:val="24"/>
        </w:rPr>
        <w:tab/>
      </w:r>
      <w:r w:rsidRPr="00276629">
        <w:rPr>
          <w:rFonts w:ascii="Times New Roman" w:hAnsi="Times New Roman"/>
          <w:sz w:val="24"/>
          <w:szCs w:val="24"/>
        </w:rPr>
        <w:tab/>
      </w:r>
      <w:r w:rsidRPr="00276629">
        <w:rPr>
          <w:rFonts w:ascii="Times New Roman" w:hAnsi="Times New Roman"/>
          <w:sz w:val="24"/>
          <w:szCs w:val="24"/>
        </w:rPr>
        <w:tab/>
        <w:t>Stečajni upravitelj</w:t>
      </w:r>
    </w:p>
    <w:p w:rsidR="001C1D06" w:rsidRDefault="00A24BC3" w14:paraId="67DAEF96" w14:textId="3B67F69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Ozalj, </w:t>
      </w:r>
      <w:r w:rsidR="001E0C53">
        <w:rPr>
          <w:rFonts w:ascii="Times New Roman" w:hAnsi="Times New Roman"/>
          <w:sz w:val="24"/>
          <w:szCs w:val="24"/>
        </w:rPr>
        <w:t>19</w:t>
      </w:r>
      <w:r w:rsidR="0070506B">
        <w:rPr>
          <w:rFonts w:ascii="Times New Roman" w:hAnsi="Times New Roman"/>
          <w:sz w:val="24"/>
          <w:szCs w:val="24"/>
        </w:rPr>
        <w:t>. ožujak 2024</w:t>
      </w:r>
      <w:r>
        <w:rPr>
          <w:rFonts w:ascii="Times New Roman" w:hAnsi="Times New Roman"/>
          <w:sz w:val="24"/>
          <w:szCs w:val="24"/>
        </w:rPr>
        <w:t>.g.</w:t>
      </w:r>
      <w:r w:rsidR="00D80FC6">
        <w:rPr>
          <w:rFonts w:ascii="Times New Roman" w:hAnsi="Times New Roman"/>
          <w:sz w:val="24"/>
          <w:szCs w:val="24"/>
        </w:rPr>
        <w:t xml:space="preserve"> </w:t>
      </w:r>
      <w:r w:rsidR="00D80FC6">
        <w:rPr>
          <w:rFonts w:ascii="Times New Roman" w:hAnsi="Times New Roman"/>
          <w:sz w:val="24"/>
          <w:szCs w:val="24"/>
        </w:rPr>
        <w:tab/>
      </w:r>
      <w:r w:rsidR="00D80FC6">
        <w:rPr>
          <w:rFonts w:ascii="Times New Roman" w:hAnsi="Times New Roman"/>
          <w:sz w:val="24"/>
          <w:szCs w:val="24"/>
        </w:rPr>
        <w:tab/>
      </w:r>
      <w:r w:rsidR="00D80FC6">
        <w:rPr>
          <w:rFonts w:ascii="Times New Roman" w:hAnsi="Times New Roman"/>
          <w:sz w:val="24"/>
          <w:szCs w:val="24"/>
        </w:rPr>
        <w:tab/>
      </w:r>
      <w:r w:rsidR="00D80FC6">
        <w:rPr>
          <w:rFonts w:ascii="Times New Roman" w:hAnsi="Times New Roman"/>
          <w:sz w:val="24"/>
          <w:szCs w:val="24"/>
        </w:rPr>
        <w:tab/>
      </w:r>
      <w:r w:rsidR="00D80FC6">
        <w:rPr>
          <w:rFonts w:ascii="Times New Roman" w:hAnsi="Times New Roman"/>
          <w:sz w:val="24"/>
          <w:szCs w:val="24"/>
        </w:rPr>
        <w:tab/>
      </w:r>
      <w:r w:rsidR="00D80FC6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Branka Košavić, mag.posl.oec.</w:t>
      </w:r>
    </w:p>
    <w:sectPr w:rsidR="001C1D06" w:rsidSect="00B571DE">
      <w:headerReference w:type="default" r:id="rId9"/>
      <w:pgSz w:w="16838" w:h="11906" w:orient="landscape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14185" w:rsidP="00702487" w:rsidRDefault="00414185" w14:paraId="62DB2720" w14:textId="77777777">
      <w:pPr>
        <w:spacing w:after="0"/>
      </w:pPr>
      <w:r>
        <w:separator/>
      </w:r>
    </w:p>
  </w:endnote>
  <w:endnote w:type="continuationSeparator" w:id="0">
    <w:p w:rsidR="00414185" w:rsidP="00702487" w:rsidRDefault="00414185" w14:paraId="14E7741E" w14:textId="77777777">
      <w:pPr>
        <w:spacing w:after="0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14185" w:rsidP="00702487" w:rsidRDefault="00414185" w14:paraId="4876DADB" w14:textId="77777777">
      <w:pPr>
        <w:spacing w:after="0"/>
      </w:pPr>
      <w:r>
        <w:separator/>
      </w:r>
    </w:p>
  </w:footnote>
  <w:footnote w:type="continuationSeparator" w:id="0">
    <w:p w:rsidR="00414185" w:rsidP="00702487" w:rsidRDefault="00414185" w14:paraId="0DB43415" w14:textId="77777777">
      <w:pPr>
        <w:spacing w:after="0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97536478"/>
      <w:docPartObj>
        <w:docPartGallery w:val="Page Numbers (Top of Page)"/>
        <w:docPartUnique/>
      </w:docPartObj>
    </w:sdtPr>
    <w:sdtEndPr/>
    <w:sdtContent>
      <w:p w:rsidR="004A6249" w:rsidRDefault="004A6249" w14:paraId="4413CDC0" w14:textId="06C5E51F">
        <w:pPr>
          <w:pStyle w:val="Zaglavl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435CD">
          <w:rPr>
            <w:noProof/>
          </w:rPr>
          <w:t>4</w:t>
        </w:r>
        <w:r>
          <w:fldChar w:fldCharType="end"/>
        </w:r>
      </w:p>
    </w:sdtContent>
  </w:sdt>
  <w:p w:rsidR="004713A4" w:rsidRDefault="004713A4" w14:paraId="7E435549" w14:textId="77777777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A6605F"/>
    <w:multiLevelType w:val="hybridMultilevel"/>
    <w:tmpl w:val="BD2CED00"/>
    <w:lvl w:ilvl="0" w:tplc="1A54802C">
      <w:start w:val="1"/>
      <w:numFmt w:val="upperRoman"/>
      <w:lvlText w:val="%1."/>
      <w:lvlJc w:val="left"/>
      <w:pPr>
        <w:ind w:left="252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880" w:hanging="360"/>
      </w:pPr>
    </w:lvl>
    <w:lvl w:ilvl="2" w:tplc="041A001B" w:tentative="true">
      <w:start w:val="1"/>
      <w:numFmt w:val="lowerRoman"/>
      <w:lvlText w:val="%3."/>
      <w:lvlJc w:val="right"/>
      <w:pPr>
        <w:ind w:left="3600" w:hanging="180"/>
      </w:pPr>
    </w:lvl>
    <w:lvl w:ilvl="3" w:tplc="041A000F" w:tentative="true">
      <w:start w:val="1"/>
      <w:numFmt w:val="decimal"/>
      <w:lvlText w:val="%4."/>
      <w:lvlJc w:val="left"/>
      <w:pPr>
        <w:ind w:left="4320" w:hanging="360"/>
      </w:pPr>
    </w:lvl>
    <w:lvl w:ilvl="4" w:tplc="041A0019" w:tentative="true">
      <w:start w:val="1"/>
      <w:numFmt w:val="lowerLetter"/>
      <w:lvlText w:val="%5."/>
      <w:lvlJc w:val="left"/>
      <w:pPr>
        <w:ind w:left="5040" w:hanging="360"/>
      </w:pPr>
    </w:lvl>
    <w:lvl w:ilvl="5" w:tplc="041A001B" w:tentative="true">
      <w:start w:val="1"/>
      <w:numFmt w:val="lowerRoman"/>
      <w:lvlText w:val="%6."/>
      <w:lvlJc w:val="right"/>
      <w:pPr>
        <w:ind w:left="5760" w:hanging="180"/>
      </w:pPr>
    </w:lvl>
    <w:lvl w:ilvl="6" w:tplc="041A000F" w:tentative="true">
      <w:start w:val="1"/>
      <w:numFmt w:val="decimal"/>
      <w:lvlText w:val="%7."/>
      <w:lvlJc w:val="left"/>
      <w:pPr>
        <w:ind w:left="6480" w:hanging="360"/>
      </w:pPr>
    </w:lvl>
    <w:lvl w:ilvl="7" w:tplc="041A0019" w:tentative="true">
      <w:start w:val="1"/>
      <w:numFmt w:val="lowerLetter"/>
      <w:lvlText w:val="%8."/>
      <w:lvlJc w:val="left"/>
      <w:pPr>
        <w:ind w:left="7200" w:hanging="360"/>
      </w:pPr>
    </w:lvl>
    <w:lvl w:ilvl="8" w:tplc="041A001B" w:tentative="true">
      <w:start w:val="1"/>
      <w:numFmt w:val="lowerRoman"/>
      <w:lvlText w:val="%9."/>
      <w:lvlJc w:val="right"/>
      <w:pPr>
        <w:ind w:left="7920" w:hanging="180"/>
      </w:pPr>
    </w:lvl>
  </w:abstractNum>
  <w:abstractNum w:abstractNumId="2">
    <w:nsid w:val="524B5865"/>
    <w:multiLevelType w:val="hybridMultilevel"/>
    <w:tmpl w:val="7778D5F2"/>
    <w:lvl w:ilvl="0" w:tplc="C810939E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64654CF2"/>
    <w:multiLevelType w:val="hybridMultilevel"/>
    <w:tmpl w:val="1DB86EA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2487"/>
    <w:rsid w:val="00005196"/>
    <w:rsid w:val="000602EB"/>
    <w:rsid w:val="00094FA3"/>
    <w:rsid w:val="000B2C80"/>
    <w:rsid w:val="000E088C"/>
    <w:rsid w:val="00100EAE"/>
    <w:rsid w:val="00185886"/>
    <w:rsid w:val="0018623C"/>
    <w:rsid w:val="00192A5E"/>
    <w:rsid w:val="00194AF1"/>
    <w:rsid w:val="001C1D06"/>
    <w:rsid w:val="001D40C6"/>
    <w:rsid w:val="001E0C53"/>
    <w:rsid w:val="001E5533"/>
    <w:rsid w:val="001F3D82"/>
    <w:rsid w:val="001F7E82"/>
    <w:rsid w:val="00202FDE"/>
    <w:rsid w:val="00216238"/>
    <w:rsid w:val="0022525D"/>
    <w:rsid w:val="00254D50"/>
    <w:rsid w:val="00257E94"/>
    <w:rsid w:val="0029059C"/>
    <w:rsid w:val="002D72B8"/>
    <w:rsid w:val="002E1474"/>
    <w:rsid w:val="002E5A41"/>
    <w:rsid w:val="00313F54"/>
    <w:rsid w:val="003412C9"/>
    <w:rsid w:val="00366A46"/>
    <w:rsid w:val="00375F09"/>
    <w:rsid w:val="00391E8D"/>
    <w:rsid w:val="00414185"/>
    <w:rsid w:val="00422666"/>
    <w:rsid w:val="00430E62"/>
    <w:rsid w:val="0043762E"/>
    <w:rsid w:val="00441532"/>
    <w:rsid w:val="004435CD"/>
    <w:rsid w:val="00450D18"/>
    <w:rsid w:val="0046723A"/>
    <w:rsid w:val="004713A4"/>
    <w:rsid w:val="004932F3"/>
    <w:rsid w:val="004A6249"/>
    <w:rsid w:val="00504E48"/>
    <w:rsid w:val="00507C1F"/>
    <w:rsid w:val="00522C52"/>
    <w:rsid w:val="005632AC"/>
    <w:rsid w:val="00573D3C"/>
    <w:rsid w:val="005A20D9"/>
    <w:rsid w:val="005A67D0"/>
    <w:rsid w:val="005C1A6B"/>
    <w:rsid w:val="006239CF"/>
    <w:rsid w:val="00633A52"/>
    <w:rsid w:val="006D2C61"/>
    <w:rsid w:val="006D6A2A"/>
    <w:rsid w:val="006E1F2E"/>
    <w:rsid w:val="00702487"/>
    <w:rsid w:val="0070506B"/>
    <w:rsid w:val="00705AE6"/>
    <w:rsid w:val="00714DAB"/>
    <w:rsid w:val="007665D0"/>
    <w:rsid w:val="00790F38"/>
    <w:rsid w:val="0079755D"/>
    <w:rsid w:val="00797BAE"/>
    <w:rsid w:val="007C03C7"/>
    <w:rsid w:val="007C6E1B"/>
    <w:rsid w:val="007E2FED"/>
    <w:rsid w:val="0084313F"/>
    <w:rsid w:val="008512FB"/>
    <w:rsid w:val="00851DF5"/>
    <w:rsid w:val="00852A9E"/>
    <w:rsid w:val="008A2CAF"/>
    <w:rsid w:val="008C25B8"/>
    <w:rsid w:val="008C5A21"/>
    <w:rsid w:val="008E5950"/>
    <w:rsid w:val="008F3D2A"/>
    <w:rsid w:val="00900CEC"/>
    <w:rsid w:val="0094772F"/>
    <w:rsid w:val="009625A2"/>
    <w:rsid w:val="00965C3F"/>
    <w:rsid w:val="00985747"/>
    <w:rsid w:val="00990C7C"/>
    <w:rsid w:val="00A24BC3"/>
    <w:rsid w:val="00A305C6"/>
    <w:rsid w:val="00A643DA"/>
    <w:rsid w:val="00A91B2E"/>
    <w:rsid w:val="00AA0FBB"/>
    <w:rsid w:val="00AB49AE"/>
    <w:rsid w:val="00AF5CEE"/>
    <w:rsid w:val="00B571DE"/>
    <w:rsid w:val="00BE6E06"/>
    <w:rsid w:val="00C245D7"/>
    <w:rsid w:val="00C32A3E"/>
    <w:rsid w:val="00C61BF4"/>
    <w:rsid w:val="00C61F72"/>
    <w:rsid w:val="00C82BAA"/>
    <w:rsid w:val="00CF6B1D"/>
    <w:rsid w:val="00D1334E"/>
    <w:rsid w:val="00D1485B"/>
    <w:rsid w:val="00D44972"/>
    <w:rsid w:val="00D47763"/>
    <w:rsid w:val="00D47D19"/>
    <w:rsid w:val="00D640D2"/>
    <w:rsid w:val="00D73CC1"/>
    <w:rsid w:val="00D80FC6"/>
    <w:rsid w:val="00D87F43"/>
    <w:rsid w:val="00DA1773"/>
    <w:rsid w:val="00DB636C"/>
    <w:rsid w:val="00DB678D"/>
    <w:rsid w:val="00DB743B"/>
    <w:rsid w:val="00DD681F"/>
    <w:rsid w:val="00DF1F81"/>
    <w:rsid w:val="00E42CC4"/>
    <w:rsid w:val="00E917C0"/>
    <w:rsid w:val="00EB2970"/>
    <w:rsid w:val="00EC3D75"/>
    <w:rsid w:val="00EE1DBE"/>
    <w:rsid w:val="00EE51E0"/>
    <w:rsid w:val="00F871A1"/>
    <w:rsid w:val="00FB2D3D"/>
    <w:rsid w:val="00FE4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2AF26230"/>
  <w15:docId w15:val="{4F34A29E-8AC2-4B3D-9A7F-C2042EF18996}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02487"/>
    <w:pPr>
      <w:spacing w:after="80" w:line="240" w:lineRule="auto"/>
    </w:pPr>
    <w:rPr>
      <w:rFonts w:ascii="Calibri" w:hAnsi="Calibri" w:eastAsia="Calibri" w:cs="Times New Roman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ezproreda">
    <w:name w:val="No Spacing"/>
    <w:uiPriority w:val="99"/>
    <w:qFormat/>
    <w:rsid w:val="00702487"/>
    <w:pPr>
      <w:spacing w:after="80" w:line="240" w:lineRule="auto"/>
    </w:pPr>
    <w:rPr>
      <w:rFonts w:ascii="Calibri" w:hAnsi="Calibri" w:eastAsia="Times New Roman" w:cs="Times New Roman"/>
      <w:lang w:eastAsia="en-US"/>
    </w:rPr>
  </w:style>
  <w:style w:type="paragraph" w:styleId="Tekstfusnote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702487"/>
    <w:rPr>
      <w:rFonts w:ascii="Calibri" w:hAnsi="Calibri" w:eastAsia="Calibri" w:cs="Times New Roman"/>
      <w:sz w:val="20"/>
      <w:szCs w:val="20"/>
      <w:lang w:eastAsia="en-US"/>
    </w:rPr>
  </w:style>
  <w:style w:type="character" w:styleId="Referencafusnote">
    <w:name w:val="footnote reference"/>
    <w:uiPriority w:val="99"/>
    <w:semiHidden/>
    <w:rsid w:val="00702487"/>
    <w:rPr>
      <w:rFonts w:cs="Times New Roman"/>
      <w:vertAlign w:val="superscript"/>
    </w:rPr>
  </w:style>
  <w:style w:type="paragraph" w:styleId="Default" w:customStyle="true">
    <w:name w:val="Default"/>
    <w:rsid w:val="00DB678D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Zaglavlje">
    <w:name w:val="header"/>
    <w:basedOn w:val="Normal"/>
    <w:link w:val="ZaglavljeChar"/>
    <w:uiPriority w:val="99"/>
    <w:unhideWhenUsed/>
    <w:rsid w:val="00D1485B"/>
    <w:pPr>
      <w:tabs>
        <w:tab w:val="center" w:pos="4536"/>
        <w:tab w:val="right" w:pos="9072"/>
      </w:tabs>
      <w:spacing w:after="0"/>
    </w:pPr>
  </w:style>
  <w:style w:type="character" w:styleId="ZaglavljeChar" w:customStyle="true">
    <w:name w:val="Zaglavlje Char"/>
    <w:basedOn w:val="Zadanifontodlomka"/>
    <w:link w:val="Zaglavlje"/>
    <w:uiPriority w:val="99"/>
    <w:rsid w:val="00D1485B"/>
    <w:rPr>
      <w:rFonts w:ascii="Calibri" w:hAnsi="Calibri" w:eastAsia="Calibri" w:cs="Times New Roman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D1485B"/>
    <w:pPr>
      <w:tabs>
        <w:tab w:val="center" w:pos="4536"/>
        <w:tab w:val="right" w:pos="9072"/>
      </w:tabs>
      <w:spacing w:after="0"/>
    </w:pPr>
  </w:style>
  <w:style w:type="character" w:styleId="PodnojeChar" w:customStyle="true">
    <w:name w:val="Podnožje Char"/>
    <w:basedOn w:val="Zadanifontodlomka"/>
    <w:link w:val="Podnoje"/>
    <w:uiPriority w:val="99"/>
    <w:rsid w:val="00D1485B"/>
    <w:rPr>
      <w:rFonts w:ascii="Calibri" w:hAnsi="Calibri" w:eastAsia="Calibri" w:cs="Times New Roman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43762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3762E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3762E"/>
    <w:rPr>
      <w:rFonts w:ascii="Times New Roman" w:hAnsi="Times New Roman"/>
      <w:b/>
      <w:sz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3762E"/>
    <w:rPr>
      <w:rFonts w:ascii="Times New Roman" w:hAnsi="Times New Roman" w:cs="Times New Roman"/>
      <w:b w:val="false"/>
      <w:sz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3762E"/>
    <w:rPr>
      <w:rFonts w:ascii="Times New Roman" w:hAnsi="Times New Roman" w:cs="Times New Roman"/>
      <w:b w:val="false"/>
      <w:sz w:val="28"/>
      <w:bdr w:val="none" w:color="auto" w:sz="0" w:space="0"/>
      <w:shd w:val="clear" w:color="auto" w:fill="CCFFCC"/>
      <w:lang w:val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43762E"/>
    <w:pPr>
      <w:spacing w:after="0"/>
    </w:pPr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43762E"/>
    <w:rPr>
      <w:rFonts w:ascii="Segoe UI" w:hAnsi="Segoe UI" w:eastAsia="Calibri" w:cs="Segoe UI"/>
      <w:sz w:val="18"/>
      <w:szCs w:val="18"/>
      <w:lang w:eastAsia="en-US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66941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16617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216882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47718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46596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37042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535679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778923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860155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</icms>
</file>

<file path=customXml/item2.xml><?xml version="1.0" encoding="utf-8"?>
<ns30:Sourc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17A2EF-19BB-4C90-897E-FE95739FF389}">
  <ds:schemaRefs>
    <ds:schemaRef ds:uri="http://schemas.openxmlformats.org/wordprocessingml/2006/main"/>
    <ds:schemaRef ds:uri="http://schemas.openxmlformats.org/officeDocument/2006/relationships"/>
    <ds:schemaRef ds:uri="http://schemas.microsoft.com/office/word/2012/wordml"/>
    <ds:schemaRef ds:uri="http://schemas.microsoft.com/office/word/2010/wordml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IBM Corporation</properties:Company>
  <properties:Pages>4</properties:Pages>
  <properties:Words>762</properties:Words>
  <properties:Characters>4661</properties:Characters>
  <properties:Lines>417</properties:Lines>
  <properties:Paragraphs>164</properties:Paragraphs>
  <properties:TotalTime>1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5424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2024-08-20T07:47:00Z</dcterms:created>
  <dc:creator>ADMINIBM</dc:creator>
  <cp:lastModifiedBy>Ružica Dubravac</cp:lastModifiedBy>
  <cp:lastPrinted>2024-08-20T07:46:00Z</cp:lastPrinted>
  <dcterms:modified xmlns:xsi="http://www.w3.org/2001/XMLSchema-instance" xsi:type="dcterms:W3CDTF">2024-08-20T07:47:00Z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Prilog St-99/2024-31-1 - Tablice prijavljenih tražbina, razlučnih i izlučnih prava (č... (Tablice prijavljenih tražbina, razlučnih i izlučnih prava (čl. 259. st. 1. SZ)_AUTOTRANS ČUČEK d.o.o. u stečaju_St-99_2024.docx)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4</vt:i4>
  </prop:property>
</prop:Properties>
</file>